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BA1621" w:rsidP="00BA1621" w:rsidRDefault="00CD6897" w14:paraId="67A1817E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 w:rsidR="00BA1621">
        <w:rPr>
          <w:rFonts w:ascii="Corbel" w:hAnsi="Corbel"/>
          <w:bCs/>
          <w:i/>
        </w:rPr>
        <w:t>Załącznik nr 1.5 do Zarządzenia Rektora UR  nr 7/2023</w:t>
      </w:r>
    </w:p>
    <w:p w:rsidRPr="00B169DF" w:rsidR="00BA1621" w:rsidP="00BA1621" w:rsidRDefault="00BA1621" w14:paraId="39F1A53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BA1621" w:rsidP="00BA1621" w:rsidRDefault="00BA1621" w14:paraId="065B7AFC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sz w:val="20"/>
          <w:szCs w:val="20"/>
        </w:rPr>
        <w:t>2023/2024-2025/2026</w:t>
      </w:r>
    </w:p>
    <w:p w:rsidR="00BA1621" w:rsidP="00BA1621" w:rsidRDefault="00BA1621" w14:paraId="7E89C6C5" w14:textId="77777777">
      <w:pPr>
        <w:spacing w:after="0" w:line="240" w:lineRule="auto"/>
        <w:ind w:left="4956" w:firstLine="708"/>
        <w:jc w:val="both"/>
        <w:rPr>
          <w:rFonts w:ascii="Corbel" w:hAnsi="Corbel"/>
          <w:sz w:val="20"/>
          <w:szCs w:val="20"/>
        </w:rPr>
      </w:pPr>
      <w:r w:rsidRPr="06440EAC">
        <w:rPr>
          <w:rFonts w:ascii="Corbel" w:hAnsi="Corbel"/>
          <w:i/>
          <w:iCs/>
          <w:sz w:val="20"/>
          <w:szCs w:val="20"/>
        </w:rPr>
        <w:t>(skrajne daty</w:t>
      </w:r>
      <w:r w:rsidRPr="06440EAC">
        <w:rPr>
          <w:rFonts w:ascii="Corbel" w:hAnsi="Corbel"/>
          <w:sz w:val="20"/>
          <w:szCs w:val="20"/>
        </w:rPr>
        <w:t>)</w:t>
      </w:r>
    </w:p>
    <w:p w:rsidRPr="00EA4832" w:rsidR="00BA1621" w:rsidP="275BF47F" w:rsidRDefault="00BA1621" w14:paraId="069B80BC" w14:textId="451D1EE5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="00BA1621">
        <w:rPr>
          <w:rFonts w:ascii="Corbel" w:hAnsi="Corbel"/>
          <w:sz w:val="20"/>
          <w:szCs w:val="20"/>
        </w:rPr>
        <w:t xml:space="preserve">Rok </w:t>
      </w:r>
      <w:r w:rsidR="00BA1621">
        <w:rPr>
          <w:rFonts w:ascii="Corbel" w:hAnsi="Corbel"/>
          <w:sz w:val="20"/>
          <w:szCs w:val="20"/>
        </w:rPr>
        <w:t>akademicki 2024</w:t>
      </w:r>
      <w:r w:rsidR="00BA1621">
        <w:rPr>
          <w:rFonts w:ascii="Corbel" w:hAnsi="Corbel"/>
          <w:sz w:val="20"/>
          <w:szCs w:val="20"/>
        </w:rPr>
        <w:t>/2025</w:t>
      </w:r>
    </w:p>
    <w:p w:rsidRPr="009C54AE" w:rsidR="0085747A" w:rsidP="00BA1621" w:rsidRDefault="0085747A" w14:paraId="5A44C589" w14:textId="16A667D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1B5AF83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275BF47F" w14:paraId="2A6D57DB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0BF1B2A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6440EAC" w:rsidRDefault="007800A8" w14:paraId="525F3B2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6440EAC">
              <w:rPr>
                <w:rFonts w:ascii="Corbel" w:hAnsi="Corbel"/>
                <w:bCs/>
                <w:color w:val="auto"/>
                <w:sz w:val="24"/>
                <w:szCs w:val="24"/>
              </w:rPr>
              <w:t>Finanse publiczne i prawo finansowe</w:t>
            </w:r>
          </w:p>
        </w:tc>
      </w:tr>
      <w:tr w:rsidRPr="009C54AE" w:rsidR="0085747A" w:rsidTr="275BF47F" w14:paraId="26F3C51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FD03C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14461" w14:paraId="32B6B969" w14:textId="5BE121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9AA">
              <w:rPr>
                <w:rFonts w:ascii="Corbel" w:hAnsi="Corbel"/>
                <w:b w:val="0"/>
                <w:sz w:val="24"/>
                <w:szCs w:val="24"/>
              </w:rPr>
              <w:t>ASO 1</w:t>
            </w:r>
            <w:r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Pr="009C54AE" w:rsidR="0085747A" w:rsidTr="275BF47F" w14:paraId="28AC52A8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70DBE16F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6440EAC" w:rsidRDefault="007800A8" w14:paraId="3E644B5F" w14:textId="23337E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06440EAC" w:rsidR="001C3EA0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</w:p>
        </w:tc>
      </w:tr>
      <w:tr w:rsidRPr="009C54AE" w:rsidR="0085747A" w:rsidTr="275BF47F" w14:paraId="5EABEF2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EBB40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6440EAC" w:rsidRDefault="5E65A627" w14:paraId="6E661E79" w14:textId="4E8073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06440EAC" w:rsidR="001C3EA0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85747A" w:rsidTr="275BF47F" w14:paraId="5C6A329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501C9D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800A8" w14:paraId="30A8F2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9C54AE" w:rsidR="0085747A" w:rsidTr="275BF47F" w14:paraId="4DE1B3A4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7122CA2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800A8" w14:paraId="5EB12B94" w14:textId="2F63CB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1C3EA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Pr="009C54AE" w:rsidR="0085747A" w:rsidTr="275BF47F" w14:paraId="795E17E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6B5837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800A8" w14:paraId="5C81C48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275BF47F" w14:paraId="58DEB82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9C8127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26159" w14:paraId="7B78804B" w14:textId="6C95B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9A3719" w:rsidR="007800A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7800A8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Pr="009C54AE" w:rsidR="0085747A" w:rsidTr="275BF47F" w14:paraId="3627889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34A9F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6440EAC" w:rsidRDefault="007800A8" w14:paraId="10DAD4EF" w14:textId="38D64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6440EAC" w:rsidR="1BDE51C7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6440EAC">
              <w:rPr>
                <w:rFonts w:ascii="Corbel" w:hAnsi="Corbel"/>
                <w:b w:val="0"/>
                <w:sz w:val="24"/>
                <w:szCs w:val="24"/>
              </w:rPr>
              <w:t xml:space="preserve"> 4 </w:t>
            </w:r>
          </w:p>
        </w:tc>
      </w:tr>
      <w:tr w:rsidRPr="009C54AE" w:rsidR="0085747A" w:rsidTr="275BF47F" w14:paraId="48174DE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5B0432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91CE3" w14:paraId="760C11E4" w14:textId="72E3E2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(o</w:t>
            </w:r>
            <w:r w:rsidR="007800A8">
              <w:rPr>
                <w:rFonts w:ascii="Corbel" w:hAnsi="Corbel"/>
                <w:b w:val="0"/>
                <w:sz w:val="24"/>
                <w:szCs w:val="24"/>
              </w:rPr>
              <w:t>bowiązkowy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w:rsidRPr="009C54AE" w:rsidR="00923D7D" w:rsidTr="275BF47F" w14:paraId="2CC1E862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114EE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7800A8" w14:paraId="5AFCBBE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91CE3" w:rsidR="00800C89" w:rsidTr="275BF47F" w14:paraId="61D7CC2C" w14:textId="77777777">
        <w:tc>
          <w:tcPr>
            <w:tcW w:w="2694" w:type="dxa"/>
            <w:tcMar/>
            <w:vAlign w:val="center"/>
          </w:tcPr>
          <w:p w:rsidRPr="009C54AE" w:rsidR="00800C89" w:rsidP="00800C89" w:rsidRDefault="00800C89" w14:paraId="25FCD2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7800A8" w:rsidR="00800C89" w:rsidP="00800C89" w:rsidRDefault="00800C89" w14:paraId="6F210C0A" w14:textId="4673F7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Paweł Majka</w:t>
            </w:r>
          </w:p>
        </w:tc>
      </w:tr>
      <w:tr w:rsidRPr="009C54AE" w:rsidR="00800C89" w:rsidTr="275BF47F" w14:paraId="47C5102F" w14:textId="77777777">
        <w:tc>
          <w:tcPr>
            <w:tcW w:w="2694" w:type="dxa"/>
            <w:tcMar/>
            <w:vAlign w:val="center"/>
          </w:tcPr>
          <w:p w:rsidRPr="009C54AE" w:rsidR="00800C89" w:rsidP="00800C89" w:rsidRDefault="00800C89" w14:paraId="2EC0AD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7C795E" w:rsidR="00800C89" w:rsidP="275BF47F" w:rsidRDefault="007C795E" w14:paraId="2A4CF5E9" w14:textId="6D216C4D">
            <w:pPr>
              <w:pStyle w:val="Odpowiedzi"/>
              <w:spacing w:before="100" w:beforeAutospacing="on" w:after="100" w:afterAutospacing="on"/>
              <w:rPr>
                <w:rFonts w:ascii="Corbel" w:hAnsi="Corbel"/>
                <w:sz w:val="24"/>
                <w:szCs w:val="24"/>
              </w:rPr>
            </w:pPr>
            <w:r w:rsidRPr="275BF47F" w:rsidR="007C795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:rsidRPr="007C795E" w:rsidR="00800C89" w:rsidP="275BF47F" w:rsidRDefault="007C795E" w14:paraId="30D0727E" w14:textId="611CFC0D">
            <w:pPr>
              <w:pStyle w:val="Odpowiedzi"/>
              <w:spacing w:before="100" w:beforeAutospacing="on" w:after="100" w:afterAutospacing="on"/>
              <w:rPr>
                <w:rFonts w:ascii="Corbel" w:hAnsi="Corbel"/>
                <w:sz w:val="24"/>
                <w:szCs w:val="24"/>
              </w:rPr>
            </w:pPr>
            <w:r w:rsidRPr="275BF47F" w:rsidR="007C795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275BF47F" w:rsidR="007C795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  <w:r w:rsidRPr="275BF47F" w:rsidR="007C795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:rsidRPr="009C54AE" w:rsidR="0085747A" w:rsidP="009C54AE" w:rsidRDefault="0085747A" w14:paraId="6E0AAEB1" w14:textId="2B7761F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="00991CE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2ADCB16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F8F05B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CDC733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98"/>
        <w:gridCol w:w="852"/>
        <w:gridCol w:w="755"/>
        <w:gridCol w:w="917"/>
        <w:gridCol w:w="710"/>
        <w:gridCol w:w="806"/>
        <w:gridCol w:w="718"/>
        <w:gridCol w:w="926"/>
        <w:gridCol w:w="1146"/>
        <w:gridCol w:w="1400"/>
      </w:tblGrid>
      <w:tr w:rsidRPr="009C54AE" w:rsidR="00015B8F" w:rsidTr="275BF47F" w14:paraId="7F8BFF5F" w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275BF47F" w:rsidRDefault="00015B8F" w14:paraId="3C6FDF2C" w14:textId="3B3B5E7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75BF47F" w:rsidR="00015B8F">
              <w:rPr>
                <w:rFonts w:ascii="Corbel" w:hAnsi="Corbel"/>
              </w:rPr>
              <w:t>Semestr</w:t>
            </w:r>
          </w:p>
          <w:p w:rsidRPr="009C54AE" w:rsidR="00015B8F" w:rsidP="06440EAC" w:rsidRDefault="00015B8F" w14:paraId="0557A85A" w14:textId="3E97C31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75BF47F" w:rsidR="002B5EA0">
              <w:rPr>
                <w:rFonts w:ascii="Corbel" w:hAnsi="Corbel"/>
              </w:rPr>
              <w:t>(</w:t>
            </w:r>
            <w:r w:rsidRPr="275BF47F" w:rsidR="00363F78">
              <w:rPr>
                <w:rFonts w:ascii="Corbel" w:hAnsi="Corbel"/>
              </w:rPr>
              <w:t>nr)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EE2316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68F0D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8FDE9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FEA823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3292276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BFEC02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71EB6A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05191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4586E4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275BF47F" w14:paraId="31A4E4F2" w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007800A8" w14:paraId="38D0CE5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7800A8" w14:paraId="3D885F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33BA37CC" w14:textId="3D10DE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9FB4D0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8C6B6B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A5BAA7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39A8B03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77C0A6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CA84A5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7800A8" w14:paraId="2F38D08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1DEFF53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199E84D7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15AE16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6440EAC" w:rsidRDefault="30907D59" w14:paraId="468525B2" w14:textId="33067D3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6440EAC">
        <w:rPr>
          <w:rFonts w:ascii="Corbel" w:hAnsi="Corbel"/>
          <w:b w:val="0"/>
          <w:smallCaps w:val="0"/>
        </w:rPr>
        <w:t xml:space="preserve"> </w:t>
      </w:r>
      <w:r w:rsidRPr="00BA1621">
        <w:rPr>
          <w:rFonts w:ascii="Corbel" w:hAnsi="Corbel"/>
          <w:bCs/>
          <w:smallCaps w:val="0"/>
        </w:rPr>
        <w:t>X</w:t>
      </w:r>
      <w:r w:rsidRPr="06440EAC">
        <w:rPr>
          <w:rFonts w:ascii="Corbel" w:hAnsi="Corbel"/>
          <w:b w:val="0"/>
          <w:smallCaps w:val="0"/>
        </w:rPr>
        <w:t xml:space="preserve"> </w:t>
      </w:r>
      <w:r w:rsidRPr="06440EAC" w:rsidR="0085747A">
        <w:rPr>
          <w:rFonts w:ascii="Corbel" w:hAnsi="Corbel"/>
          <w:b w:val="0"/>
          <w:smallCaps w:val="0"/>
        </w:rPr>
        <w:t xml:space="preserve">zajęcia w formie tradycyjnej </w:t>
      </w:r>
    </w:p>
    <w:p w:rsidRPr="009C54AE" w:rsidR="0085747A" w:rsidP="00F83B28" w:rsidRDefault="000435FB" w14:paraId="7D040762" w14:textId="22AE25A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 xml:space="preserve"> </w:t>
      </w:r>
      <w:r w:rsidRPr="00BA1621">
        <w:rPr>
          <w:rFonts w:ascii="Corbel" w:hAnsi="Corbel"/>
          <w:bCs/>
          <w:smallCaps w:val="0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E9C46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275BF47F" w:rsidRDefault="00E22FBC" w14:paraId="6C3ACF21" w14:textId="38DDB0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75BF47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75BF47F" w:rsidR="00E22FBC">
        <w:rPr>
          <w:rFonts w:ascii="Corbel" w:hAnsi="Corbel"/>
          <w:caps w:val="0"/>
          <w:smallCaps w:val="0"/>
        </w:rPr>
        <w:t>For</w:t>
      </w:r>
      <w:r w:rsidRPr="275BF47F" w:rsidR="00445970">
        <w:rPr>
          <w:rFonts w:ascii="Corbel" w:hAnsi="Corbel"/>
          <w:caps w:val="0"/>
          <w:smallCaps w:val="0"/>
        </w:rPr>
        <w:t xml:space="preserve">ma zaliczenia </w:t>
      </w:r>
      <w:r w:rsidRPr="275BF47F" w:rsidR="00445970">
        <w:rPr>
          <w:rFonts w:ascii="Corbel" w:hAnsi="Corbel"/>
          <w:caps w:val="0"/>
          <w:smallCaps w:val="0"/>
        </w:rPr>
        <w:t xml:space="preserve">przedmiotu </w:t>
      </w:r>
      <w:r w:rsidRPr="275BF47F" w:rsidR="00E22FBC">
        <w:rPr>
          <w:rFonts w:ascii="Corbel" w:hAnsi="Corbel"/>
          <w:caps w:val="0"/>
          <w:smallCaps w:val="0"/>
        </w:rPr>
        <w:t>(</w:t>
      </w:r>
      <w:r w:rsidRPr="275BF47F" w:rsidR="00E22FBC">
        <w:rPr>
          <w:rFonts w:ascii="Corbel" w:hAnsi="Corbel"/>
          <w:caps w:val="0"/>
          <w:smallCaps w:val="0"/>
        </w:rPr>
        <w:t xml:space="preserve">z toku) </w:t>
      </w:r>
      <w:r w:rsidRPr="275BF47F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C26159" w:rsidP="06440EAC" w:rsidRDefault="00C26159" w14:paraId="2933F86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P="06440EAC" w:rsidRDefault="007800A8" w14:paraId="6B85742C" w14:textId="4B7B6FE8">
      <w:pPr>
        <w:pStyle w:val="Punktygwne"/>
        <w:spacing w:before="0" w:after="0"/>
        <w:rPr>
          <w:rFonts w:ascii="Corbel" w:hAnsi="Corbel"/>
          <w:b w:val="0"/>
        </w:rPr>
      </w:pPr>
      <w:r w:rsidRPr="06440EAC">
        <w:rPr>
          <w:rFonts w:ascii="Corbel" w:hAnsi="Corbel"/>
          <w:b w:val="0"/>
        </w:rPr>
        <w:t>egzamin</w:t>
      </w:r>
    </w:p>
    <w:p w:rsidR="00E960BB" w:rsidP="009C54AE" w:rsidRDefault="00E960BB" w14:paraId="79C69BB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351A74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6440EAC">
        <w:rPr>
          <w:rFonts w:ascii="Corbel" w:hAnsi="Corbel"/>
        </w:rPr>
        <w:t xml:space="preserve">2.Wymagania wstępne </w:t>
      </w:r>
    </w:p>
    <w:p w:rsidR="06440EAC" w:rsidP="06440EAC" w:rsidRDefault="06440EAC" w14:paraId="7BF10D29" w14:textId="152B5C6E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6440EAC" w14:paraId="5E1E058E" w14:textId="77777777">
        <w:tc>
          <w:tcPr>
            <w:tcW w:w="9670" w:type="dxa"/>
          </w:tcPr>
          <w:p w:rsidRPr="009C54AE" w:rsidR="0085747A" w:rsidP="06440EAC" w:rsidRDefault="7B0F011B" w14:paraId="1E207465" w14:textId="544E422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6440EAC">
              <w:rPr>
                <w:rFonts w:ascii="Corbel" w:hAnsi="Corbel"/>
                <w:b w:val="0"/>
                <w:smallCaps w:val="0"/>
                <w:color w:val="000000" w:themeColor="text1"/>
              </w:rPr>
              <w:t>Prawo konstytucyjne, prawo administracyjne, podstawy prawa cywilnego</w:t>
            </w:r>
          </w:p>
        </w:tc>
      </w:tr>
    </w:tbl>
    <w:p w:rsidR="00153C41" w:rsidP="009C54AE" w:rsidRDefault="00153C41" w14:paraId="40C801A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275BF47F" w:rsidRDefault="0071620A" w14:paraId="53F39704" w14:textId="5FC23CFE">
      <w:pPr>
        <w:pStyle w:val="Punktygwne"/>
        <w:spacing w:before="0" w:after="0"/>
        <w:rPr>
          <w:rFonts w:ascii="Corbel" w:hAnsi="Corbel"/>
        </w:rPr>
      </w:pPr>
      <w:r w:rsidRPr="275BF47F" w:rsidR="0071620A">
        <w:rPr>
          <w:rFonts w:ascii="Corbel" w:hAnsi="Corbel"/>
        </w:rPr>
        <w:t>3.</w:t>
      </w:r>
      <w:r w:rsidRPr="275BF47F" w:rsidR="00A84C85">
        <w:rPr>
          <w:rFonts w:ascii="Corbel" w:hAnsi="Corbel"/>
        </w:rPr>
        <w:t xml:space="preserve">cele, efekty uczenia </w:t>
      </w:r>
      <w:r w:rsidRPr="275BF47F" w:rsidR="00A84C85">
        <w:rPr>
          <w:rFonts w:ascii="Corbel" w:hAnsi="Corbel"/>
        </w:rPr>
        <w:t>się</w:t>
      </w:r>
      <w:r w:rsidRPr="275BF47F" w:rsidR="0085747A">
        <w:rPr>
          <w:rFonts w:ascii="Corbel" w:hAnsi="Corbel"/>
        </w:rPr>
        <w:t>,</w:t>
      </w:r>
      <w:r w:rsidRPr="275BF47F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42F5554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58D4B8E4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C5DC9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923D7D" w14:paraId="0F17B29C" w14:textId="77777777">
        <w:tc>
          <w:tcPr>
            <w:tcW w:w="851" w:type="dxa"/>
            <w:vAlign w:val="center"/>
          </w:tcPr>
          <w:p w:rsidRPr="009C54AE" w:rsidR="0085747A" w:rsidP="009C54AE" w:rsidRDefault="0085747A" w14:paraId="08AC7DE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7D17EF" w:rsidR="0085747A" w:rsidP="007D17EF" w:rsidRDefault="007D17EF" w14:paraId="5C67A452" w14:textId="5ADA4DC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Przekazanie wi</w:t>
            </w:r>
            <w:r w:rsidR="00C26159">
              <w:rPr>
                <w:rFonts w:ascii="Corbel" w:hAnsi="Corbel"/>
                <w:b w:val="0"/>
                <w:sz w:val="24"/>
                <w:szCs w:val="24"/>
              </w:rPr>
              <w:t>edzy</w:t>
            </w:r>
            <w:r w:rsidRPr="007D17EF">
              <w:rPr>
                <w:rFonts w:ascii="Corbel" w:hAnsi="Corbel"/>
                <w:b w:val="0"/>
                <w:sz w:val="24"/>
                <w:szCs w:val="24"/>
              </w:rPr>
              <w:t xml:space="preserve"> z zakresu finansów publicznych oraz prawa finansowego, objętych zakresem wykładu.</w:t>
            </w:r>
          </w:p>
        </w:tc>
      </w:tr>
      <w:tr w:rsidRPr="009C54AE" w:rsidR="007D17EF" w:rsidTr="00923D7D" w14:paraId="31D39C29" w14:textId="77777777">
        <w:tc>
          <w:tcPr>
            <w:tcW w:w="851" w:type="dxa"/>
            <w:vAlign w:val="center"/>
          </w:tcPr>
          <w:p w:rsidRPr="009C54AE" w:rsidR="007D17EF" w:rsidP="009C54AE" w:rsidRDefault="007D17EF" w14:paraId="1B2BD5D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7D17EF" w:rsidR="007D17EF" w:rsidP="007D17EF" w:rsidRDefault="007D17EF" w14:paraId="7BB6E09B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 xml:space="preserve">Student pozna instytucje prawne tworzące polski system finansowy oraz prawa finansowego w tym prawo budżetowe, elementy ogólnego prawa </w:t>
            </w:r>
            <w:proofErr w:type="spellStart"/>
            <w:r w:rsidRPr="007D17EF">
              <w:rPr>
                <w:rFonts w:ascii="Corbel" w:hAnsi="Corbel"/>
                <w:b w:val="0"/>
                <w:sz w:val="24"/>
                <w:szCs w:val="24"/>
              </w:rPr>
              <w:t>daninowego</w:t>
            </w:r>
            <w:proofErr w:type="spellEnd"/>
            <w:r w:rsidRPr="007D17EF">
              <w:rPr>
                <w:rFonts w:ascii="Corbel" w:hAnsi="Corbel"/>
                <w:b w:val="0"/>
                <w:sz w:val="24"/>
                <w:szCs w:val="24"/>
              </w:rPr>
              <w:t>, finansów ubezpieczeń społecznych, instrumenty polityki pieniężnej i podstaw publicznego prawa bankowego.</w:t>
            </w:r>
          </w:p>
        </w:tc>
      </w:tr>
      <w:tr w:rsidRPr="009C54AE" w:rsidR="007D17EF" w:rsidTr="00923D7D" w14:paraId="54D3E682" w14:textId="77777777">
        <w:tc>
          <w:tcPr>
            <w:tcW w:w="851" w:type="dxa"/>
            <w:vAlign w:val="center"/>
          </w:tcPr>
          <w:p w:rsidRPr="009C54AE" w:rsidR="007D17EF" w:rsidP="009C54AE" w:rsidRDefault="007D17EF" w14:paraId="1E1AA27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7D17EF" w:rsidR="007D17EF" w:rsidP="007D17EF" w:rsidRDefault="007D17EF" w14:paraId="7ED88E31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zapozna się ze specyfiką finansów oraz norm prawa finansowego oraz jego związków z prawem administracyjnym.</w:t>
            </w:r>
          </w:p>
        </w:tc>
      </w:tr>
      <w:tr w:rsidRPr="009C54AE" w:rsidR="0085747A" w:rsidTr="00923D7D" w14:paraId="6B8BBF3B" w14:textId="77777777">
        <w:tc>
          <w:tcPr>
            <w:tcW w:w="851" w:type="dxa"/>
            <w:vAlign w:val="center"/>
          </w:tcPr>
          <w:p w:rsidRPr="009C54AE" w:rsidR="0085747A" w:rsidP="009C54AE" w:rsidRDefault="007D17EF" w14:paraId="603EFB0A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7D17EF" w:rsidR="0085747A" w:rsidP="007D17EF" w:rsidRDefault="007D17EF" w14:paraId="6B31AB76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nabędzie także podstawową wiedzę o istotnych problemach związanych ze stosowaniem norm prawa finansowego.</w:t>
            </w:r>
          </w:p>
        </w:tc>
      </w:tr>
      <w:tr w:rsidRPr="009C54AE" w:rsidR="0085747A" w:rsidTr="00923D7D" w14:paraId="3AFF93A4" w14:textId="77777777">
        <w:tc>
          <w:tcPr>
            <w:tcW w:w="851" w:type="dxa"/>
            <w:vAlign w:val="center"/>
          </w:tcPr>
          <w:p w:rsidRPr="009C54AE" w:rsidR="0085747A" w:rsidP="009C54AE" w:rsidRDefault="007D17EF" w14:paraId="6B3433E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7D17EF" w:rsidR="0085747A" w:rsidP="007D17EF" w:rsidRDefault="007D17EF" w14:paraId="4CB79C9A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pozna metody interpretowania - na poziomie podstawowym - przepisów prawa finansowego.</w:t>
            </w:r>
          </w:p>
        </w:tc>
      </w:tr>
    </w:tbl>
    <w:p w:rsidRPr="009C54AE" w:rsidR="0085747A" w:rsidP="009C54AE" w:rsidRDefault="0085747A" w14:paraId="79CFD04B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3476C5A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</w:p>
    <w:p w:rsidRPr="009C54AE" w:rsidR="001D7B54" w:rsidP="009C54AE" w:rsidRDefault="001D7B54" w14:paraId="4B8993F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Pr="009C54AE" w:rsidR="0085747A" w:rsidTr="0071620A" w14:paraId="227B2584" w14:textId="77777777">
        <w:tc>
          <w:tcPr>
            <w:tcW w:w="1701" w:type="dxa"/>
            <w:vAlign w:val="center"/>
          </w:tcPr>
          <w:p w:rsidRPr="009C54AE" w:rsidR="0085747A" w:rsidP="009C54AE" w:rsidRDefault="0085747A" w14:paraId="77FE9E6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7E0FEBA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43D0207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463759" w:rsidTr="00090B44" w14:paraId="3166DC76" w14:textId="77777777">
        <w:tc>
          <w:tcPr>
            <w:tcW w:w="1701" w:type="dxa"/>
          </w:tcPr>
          <w:p w:rsidRPr="009C54AE" w:rsidR="00463759" w:rsidP="00FE48AF" w:rsidRDefault="00463759" w14:paraId="695B0514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A04092" w:rsidR="00463759" w:rsidP="00F563DF" w:rsidRDefault="00991CE3" w14:paraId="63DEBF15" w14:textId="7D29B87E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463759">
              <w:rPr>
                <w:rFonts w:ascii="Corbel" w:hAnsi="Corbel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73" w:type="dxa"/>
          </w:tcPr>
          <w:p w:rsidRPr="00A04092" w:rsidR="00463759" w:rsidP="00F563DF" w:rsidRDefault="00991CE3" w14:paraId="73557B44" w14:textId="7F96858F">
            <w:pPr>
              <w:rPr>
                <w:rFonts w:ascii="Corbel" w:hAnsi="Corbel"/>
                <w:sz w:val="24"/>
                <w:szCs w:val="24"/>
              </w:rPr>
            </w:pPr>
            <w:r w:rsidRPr="00951672">
              <w:rPr>
                <w:w w:val="89"/>
                <w:sz w:val="24"/>
                <w:szCs w:val="24"/>
              </w:rPr>
              <w:t>K_</w:t>
            </w:r>
            <w:r w:rsidRPr="00951672">
              <w:rPr>
                <w:smallCaps/>
                <w:w w:val="92"/>
                <w:sz w:val="24"/>
                <w:szCs w:val="24"/>
              </w:rPr>
              <w:t>W0</w:t>
            </w:r>
            <w:r w:rsidRPr="00951672">
              <w:rPr>
                <w:smallCaps/>
                <w:spacing w:val="-1"/>
                <w:w w:val="92"/>
                <w:sz w:val="24"/>
                <w:szCs w:val="24"/>
              </w:rPr>
              <w:t>1</w:t>
            </w:r>
          </w:p>
        </w:tc>
      </w:tr>
      <w:tr w:rsidRPr="009C54AE" w:rsidR="00463759" w:rsidTr="00C11612" w14:paraId="5CCD1055" w14:textId="77777777">
        <w:tc>
          <w:tcPr>
            <w:tcW w:w="1701" w:type="dxa"/>
          </w:tcPr>
          <w:p w:rsidRPr="009C54AE" w:rsidR="00463759" w:rsidP="00FE48AF" w:rsidRDefault="00463759" w14:paraId="52245EFA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463759" w:rsidR="00463759" w:rsidP="00463759" w:rsidRDefault="00463759" w14:paraId="585C7AEE" w14:textId="77777777">
            <w:pPr>
              <w:pStyle w:val="TableParagraph"/>
              <w:spacing w:before="1" w:line="276" w:lineRule="auto"/>
              <w:ind w:left="34" w:right="101"/>
              <w:jc w:val="both"/>
              <w:rPr>
                <w:sz w:val="24"/>
                <w:szCs w:val="24"/>
              </w:rPr>
            </w:pPr>
            <w:r w:rsidRPr="00372DCF">
              <w:rPr>
                <w:sz w:val="24"/>
                <w:szCs w:val="24"/>
              </w:rPr>
              <w:t>zna podstawową terminologię z zakresu dyscyplin naukowych realizowanych według planu studiów administracyjnych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Pr="00C707C8" w:rsidR="00463759" w:rsidP="00F563DF" w:rsidRDefault="00991CE3" w14:paraId="6EE4DBB1" w14:textId="519F9E35">
            <w:pPr>
              <w:pStyle w:val="TableParagraph"/>
              <w:spacing w:before="1"/>
              <w:ind w:left="106"/>
              <w:rPr>
                <w:sz w:val="23"/>
              </w:rPr>
            </w:pPr>
            <w:r w:rsidRPr="00951672">
              <w:rPr>
                <w:w w:val="90"/>
                <w:sz w:val="24"/>
                <w:szCs w:val="24"/>
              </w:rPr>
              <w:t>K</w:t>
            </w:r>
            <w:r w:rsidRPr="00951672">
              <w:rPr>
                <w:spacing w:val="3"/>
                <w:w w:val="90"/>
                <w:sz w:val="24"/>
                <w:szCs w:val="24"/>
              </w:rPr>
              <w:t>_</w:t>
            </w:r>
            <w:r w:rsidRPr="00951672">
              <w:rPr>
                <w:w w:val="89"/>
                <w:sz w:val="24"/>
                <w:szCs w:val="24"/>
              </w:rPr>
              <w:t>W0</w:t>
            </w:r>
            <w:r w:rsidRPr="00951672">
              <w:rPr>
                <w:spacing w:val="1"/>
                <w:w w:val="89"/>
                <w:sz w:val="24"/>
                <w:szCs w:val="24"/>
              </w:rPr>
              <w:t>3</w:t>
            </w:r>
          </w:p>
        </w:tc>
      </w:tr>
      <w:tr w:rsidRPr="009C54AE" w:rsidR="00463759" w:rsidTr="00C4450C" w14:paraId="4B661F7F" w14:textId="77777777">
        <w:tc>
          <w:tcPr>
            <w:tcW w:w="1701" w:type="dxa"/>
          </w:tcPr>
          <w:p w:rsidRPr="009C54AE" w:rsidR="00463759" w:rsidP="00FE48AF" w:rsidRDefault="00463759" w14:paraId="41F8709C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vAlign w:val="center"/>
          </w:tcPr>
          <w:p w:rsidRPr="00463759" w:rsidR="00463759" w:rsidP="00463759" w:rsidRDefault="00463759" w14:paraId="7304E171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63759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</w:p>
          <w:p w:rsidRPr="00463759" w:rsidR="00463759" w:rsidP="00463759" w:rsidRDefault="00463759" w14:paraId="1D49A4EA" w14:textId="7777777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posiada wiedzę o źródłach prawa, o  normach i regułach (prawnych, moralnych, etycznych  i organizacyjnych) wykorzystywanych w naukach administracyjnych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Pr="009C54AE" w:rsidR="00463759" w:rsidP="009C54AE" w:rsidRDefault="00991CE3" w14:paraId="2D485809" w14:textId="319D92C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W05</w:t>
            </w:r>
          </w:p>
        </w:tc>
      </w:tr>
      <w:tr w:rsidRPr="009A3719" w:rsidR="00463759" w:rsidTr="007D17EF" w14:paraId="58335E5D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27D316E4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A3719" w:rsidR="00463759" w:rsidP="00463759" w:rsidRDefault="00463759" w14:paraId="6821F4CE" w14:textId="77777777">
            <w:pPr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zasady tworzenia i rozwoju form indywidualnej przedsiębiorczości, a w szczególności zasady </w:t>
            </w:r>
            <w:r>
              <w:rPr>
                <w:rFonts w:ascii="Corbel" w:hAnsi="Corbel"/>
                <w:sz w:val="24"/>
                <w:szCs w:val="24"/>
              </w:rPr>
              <w:t>podejmowania i prowadzenia działalności gospodarczej, wykorzystując wiedzę z zakresu administracji;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79B963B7" w14:textId="0D2A1264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89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W08</w:t>
            </w:r>
          </w:p>
        </w:tc>
      </w:tr>
      <w:tr w:rsidRPr="009A3719" w:rsidR="00463759" w:rsidTr="007D17EF" w14:paraId="2E285E5F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45B7EB6E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63759" w:rsidR="00463759" w:rsidP="00463759" w:rsidRDefault="00463759" w14:paraId="3BCFA60A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63759">
              <w:rPr>
                <w:rFonts w:ascii="Corbel" w:hAnsi="Corbel"/>
                <w:sz w:val="24"/>
                <w:szCs w:val="24"/>
              </w:rPr>
              <w:t>potrafi prawidłowo identyfikować i  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2821A7A0" w14:textId="195DABC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89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w w:val="91"/>
                <w:szCs w:val="24"/>
              </w:rPr>
              <w:t>0</w:t>
            </w:r>
            <w:r w:rsidRPr="00951672">
              <w:rPr>
                <w:rFonts w:ascii="Corbel" w:hAnsi="Corbel"/>
                <w:b w:val="0"/>
                <w:w w:val="93"/>
                <w:szCs w:val="24"/>
              </w:rPr>
              <w:t>1</w:t>
            </w:r>
          </w:p>
        </w:tc>
      </w:tr>
      <w:tr w:rsidRPr="009A3719" w:rsidR="00463759" w:rsidTr="007D17EF" w14:paraId="598B61D6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5DB933A8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63759" w:rsidR="00463759" w:rsidP="00463759" w:rsidRDefault="00463759" w14:paraId="24FFA95F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63759">
              <w:rPr>
                <w:rFonts w:ascii="Corbel" w:hAnsi="Corbel"/>
                <w:sz w:val="24"/>
                <w:szCs w:val="24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7F116638" w14:textId="689AC91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w w:val="91"/>
                <w:szCs w:val="24"/>
              </w:rPr>
              <w:t>0</w:t>
            </w:r>
            <w:r w:rsidRPr="00951672">
              <w:rPr>
                <w:rFonts w:ascii="Corbel" w:hAnsi="Corbel"/>
                <w:b w:val="0"/>
                <w:w w:val="93"/>
                <w:szCs w:val="24"/>
              </w:rPr>
              <w:t>4</w:t>
            </w:r>
          </w:p>
        </w:tc>
      </w:tr>
      <w:tr w:rsidRPr="009A3719" w:rsidR="00463759" w:rsidTr="00D71775" w14:paraId="47A78BB5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5335335F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25570" w:rsidR="00463759" w:rsidP="00F563DF" w:rsidRDefault="00463759" w14:paraId="3B009B2E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25570">
              <w:rPr>
                <w:rFonts w:ascii="Corbel" w:hAnsi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625570">
              <w:rPr>
                <w:rFonts w:ascii="Corbel" w:hAnsi="Corbel"/>
                <w:sz w:val="24"/>
                <w:szCs w:val="24"/>
              </w:rPr>
              <w:t>wykorzystaniem ujęć teoretycznych, a także różnych źródeł;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214DFB1F" w14:textId="03BE5DC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spacing w:val="1"/>
                <w:w w:val="80"/>
                <w:szCs w:val="24"/>
              </w:rPr>
              <w:t>07</w:t>
            </w:r>
          </w:p>
        </w:tc>
      </w:tr>
      <w:tr w:rsidRPr="009A3719" w:rsidR="00463759" w:rsidTr="00D71775" w14:paraId="797E812A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01A7887B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  <w:p w:rsidRPr="007D17EF" w:rsidR="00463759" w:rsidP="00FE48AF" w:rsidRDefault="00463759" w14:paraId="132B957A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6BF1" w:rsidR="00463759" w:rsidP="00F563DF" w:rsidRDefault="00463759" w14:paraId="0A12250B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BF1">
              <w:rPr>
                <w:rFonts w:ascii="Corbel" w:hAnsi="Corbel"/>
                <w:sz w:val="24"/>
                <w:szCs w:val="24"/>
              </w:rPr>
              <w:t>potrafi planować i organizować pracę indywidualną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F56BF1">
              <w:rPr>
                <w:rFonts w:ascii="Corbel" w:hAnsi="Corbel"/>
                <w:sz w:val="24"/>
                <w:szCs w:val="24"/>
              </w:rPr>
              <w:t>zespołową oraz aktywnie współdziałać w grupie, przyjmując w niej określone role;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7523CD0E" w14:textId="726BDA4C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spacing w:val="-1"/>
                <w:w w:val="83"/>
                <w:szCs w:val="24"/>
              </w:rPr>
              <w:t>08</w:t>
            </w:r>
          </w:p>
        </w:tc>
      </w:tr>
      <w:tr w:rsidRPr="009A3719" w:rsidR="00463759" w:rsidTr="00D71775" w14:paraId="646E297D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052E2039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04092" w:rsidR="00463759" w:rsidP="00F563DF" w:rsidRDefault="00991CE3" w14:paraId="5596D6D7" w14:textId="244CB5B8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463759">
              <w:rPr>
                <w:rFonts w:ascii="Corbel" w:hAnsi="Corbel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16BCCF6C" w14:textId="332DF5F8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  <w:tr w:rsidRPr="009A3719" w:rsidR="00463759" w:rsidTr="00D71775" w14:paraId="60913BA4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713A96A5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106B4" w:rsidR="00463759" w:rsidP="00F563DF" w:rsidRDefault="00991CE3" w14:paraId="6FB229E8" w14:textId="65C7159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463759">
              <w:rPr>
                <w:rFonts w:ascii="Corbel" w:hAnsi="Corbel"/>
                <w:sz w:val="24"/>
                <w:szCs w:val="24"/>
              </w:rPr>
              <w:t>przedsiębiorczego i kreatywnego myślenia oraz działania z wykorzystaniem wiedzy zdobytej w trakcie studiów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20FE8DC3" w14:textId="4A0CA63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szCs w:val="24"/>
              </w:rPr>
              <w:t>K_K05</w:t>
            </w:r>
          </w:p>
        </w:tc>
      </w:tr>
    </w:tbl>
    <w:p w:rsidRPr="009C54AE" w:rsidR="0085747A" w:rsidP="009C54AE" w:rsidRDefault="0085747A" w14:paraId="3EA9FF8F" w14:textId="77777777">
      <w:pPr>
        <w:pStyle w:val="Punktygwne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ABDE9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9C54AE" w:rsidR="0085747A" w:rsidP="009C54AE" w:rsidRDefault="0085747A" w14:paraId="02C29A9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7EB210C9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3D8E4243" w14:textId="77777777">
        <w:tc>
          <w:tcPr>
            <w:tcW w:w="9639" w:type="dxa"/>
          </w:tcPr>
          <w:p w:rsidRPr="009C54AE" w:rsidR="0085747A" w:rsidP="009C54AE" w:rsidRDefault="0085747A" w14:paraId="103ADF1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FE48AF" w:rsidTr="00923D7D" w14:paraId="590D295A" w14:textId="77777777">
        <w:tc>
          <w:tcPr>
            <w:tcW w:w="9639" w:type="dxa"/>
          </w:tcPr>
          <w:p w:rsidR="00FE48AF" w:rsidP="00FE48AF" w:rsidRDefault="00FE48AF" w14:paraId="1590DF4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Pojęcie finansów publicznych, środków publicznych,</w:t>
            </w:r>
            <w:r>
              <w:rPr>
                <w:rFonts w:ascii="Corbel" w:hAnsi="Corbel"/>
                <w:sz w:val="24"/>
                <w:szCs w:val="24"/>
              </w:rPr>
              <w:t xml:space="preserve"> sektora finansów publicznych,</w:t>
            </w:r>
          </w:p>
          <w:p w:rsidRPr="00FE48AF" w:rsidR="00FE48AF" w:rsidP="00FE48AF" w:rsidRDefault="00FE48AF" w14:paraId="71D37A71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Pr="00F81841">
              <w:rPr>
                <w:rFonts w:ascii="Corbel" w:hAnsi="Corbel"/>
                <w:sz w:val="24"/>
                <w:szCs w:val="24"/>
              </w:rPr>
              <w:t>udżetu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841">
              <w:rPr>
                <w:rFonts w:ascii="Corbel" w:hAnsi="Corbel"/>
                <w:sz w:val="24"/>
                <w:szCs w:val="24"/>
              </w:rPr>
              <w:t>państwa i budżetu jednostki samorządu terytorialnego</w:t>
            </w:r>
          </w:p>
        </w:tc>
      </w:tr>
      <w:tr w:rsidRPr="009C54AE" w:rsidR="00FE48AF" w:rsidTr="00923D7D" w14:paraId="152AD2CA" w14:textId="77777777">
        <w:tc>
          <w:tcPr>
            <w:tcW w:w="9639" w:type="dxa"/>
          </w:tcPr>
          <w:p w:rsidRPr="00FE48AF" w:rsidR="00FE48AF" w:rsidP="00FE48AF" w:rsidRDefault="00FE48AF" w14:paraId="68F8358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F81841">
              <w:rPr>
                <w:rFonts w:ascii="Corbel" w:hAnsi="Corbel"/>
                <w:sz w:val="24"/>
                <w:szCs w:val="24"/>
              </w:rPr>
              <w:t>dresaci przepisów ustawy o finansach publicznych</w:t>
            </w:r>
          </w:p>
        </w:tc>
      </w:tr>
      <w:tr w:rsidRPr="009C54AE" w:rsidR="00FE48AF" w:rsidTr="00923D7D" w14:paraId="770CC652" w14:textId="77777777">
        <w:tc>
          <w:tcPr>
            <w:tcW w:w="9639" w:type="dxa"/>
          </w:tcPr>
          <w:p w:rsidR="00FE48AF" w:rsidP="00FE48AF" w:rsidRDefault="00FE48AF" w14:paraId="26E55930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479B5D0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Pr="00FE48AF" w:rsidR="00FE48AF" w:rsidP="00FE48AF" w:rsidRDefault="00FE48AF" w14:paraId="2E4DBB07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uprzedniości budżetu, planowanie i uchwalanie budżetu</w:t>
            </w:r>
          </w:p>
        </w:tc>
      </w:tr>
      <w:tr w:rsidRPr="009C54AE" w:rsidR="00FE48AF" w:rsidTr="00923D7D" w14:paraId="168F40BE" w14:textId="77777777">
        <w:tc>
          <w:tcPr>
            <w:tcW w:w="9639" w:type="dxa"/>
          </w:tcPr>
          <w:p w:rsidR="00FE48AF" w:rsidP="00FE48AF" w:rsidRDefault="00FE48AF" w14:paraId="40211C45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 xml:space="preserve">świetle zasad budżetowych oraz </w:t>
            </w:r>
          </w:p>
          <w:p w:rsidRPr="00F81841" w:rsidR="00FE48AF" w:rsidP="00FE48AF" w:rsidRDefault="00FE48AF" w14:paraId="51464CDF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="00FE48AF" w:rsidP="00FE48AF" w:rsidRDefault="00FE48AF" w14:paraId="10FFDDA2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roczności budżetu, pojęcie Wieloletniego Planu Fina</w:t>
            </w:r>
            <w:r>
              <w:rPr>
                <w:rFonts w:ascii="Corbel" w:hAnsi="Corbel"/>
                <w:sz w:val="24"/>
                <w:szCs w:val="24"/>
              </w:rPr>
              <w:t xml:space="preserve">nsowego Państwa i wieloletniej </w:t>
            </w:r>
          </w:p>
          <w:p w:rsidRPr="00FE48AF" w:rsidR="00FE48AF" w:rsidP="00FE48AF" w:rsidRDefault="00FE48AF" w14:paraId="42E6426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F81841">
              <w:rPr>
                <w:rFonts w:ascii="Corbel" w:hAnsi="Corbel"/>
                <w:sz w:val="24"/>
                <w:szCs w:val="24"/>
              </w:rPr>
              <w:t>rognozy finansowej jednostek samorządu terytorialnego oraz prowizorium budżetowego</w:t>
            </w:r>
          </w:p>
        </w:tc>
      </w:tr>
      <w:tr w:rsidRPr="009C54AE" w:rsidR="00FE48AF" w:rsidTr="00923D7D" w14:paraId="7EDE8437" w14:textId="77777777">
        <w:tc>
          <w:tcPr>
            <w:tcW w:w="9639" w:type="dxa"/>
          </w:tcPr>
          <w:p w:rsidR="00FE48AF" w:rsidP="00FE48AF" w:rsidRDefault="00FE48AF" w14:paraId="10B37724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FE48AF" w:rsidP="00FE48AF" w:rsidRDefault="00FE48AF" w14:paraId="4FEE69CF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</w:t>
            </w:r>
            <w:r>
              <w:rPr>
                <w:rFonts w:ascii="Corbel" w:hAnsi="Corbel"/>
                <w:sz w:val="24"/>
                <w:szCs w:val="24"/>
              </w:rPr>
              <w:t>az</w:t>
            </w:r>
          </w:p>
          <w:p w:rsidRPr="00F81841" w:rsidR="00FE48AF" w:rsidP="00FE48AF" w:rsidRDefault="00FE48AF" w14:paraId="085DF9D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="00FE48AF" w:rsidP="00FE48AF" w:rsidRDefault="00FE48AF" w14:paraId="1846D6E5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równowagi budżetowej, pojęcia: długu publicznego i</w:t>
            </w:r>
            <w:r>
              <w:rPr>
                <w:rFonts w:ascii="Corbel" w:hAnsi="Corbel"/>
                <w:sz w:val="24"/>
                <w:szCs w:val="24"/>
              </w:rPr>
              <w:t xml:space="preserve"> deficytu budżetowego, sposoby</w:t>
            </w:r>
          </w:p>
          <w:p w:rsidRPr="00F81841" w:rsidR="00FE48AF" w:rsidP="00FE48AF" w:rsidRDefault="00FE48AF" w14:paraId="70AED998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81841">
              <w:rPr>
                <w:rFonts w:ascii="Corbel" w:hAnsi="Corbel"/>
                <w:sz w:val="24"/>
                <w:szCs w:val="24"/>
              </w:rPr>
              <w:t>ego pokrywania</w:t>
            </w:r>
          </w:p>
        </w:tc>
      </w:tr>
      <w:tr w:rsidRPr="009C54AE" w:rsidR="00FE48AF" w:rsidTr="00923D7D" w14:paraId="3405BA27" w14:textId="77777777">
        <w:tc>
          <w:tcPr>
            <w:tcW w:w="9639" w:type="dxa"/>
          </w:tcPr>
          <w:p w:rsidR="00FE48AF" w:rsidP="00FE48AF" w:rsidRDefault="00FE48AF" w14:paraId="398336A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79D57F0F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="00FE48AF" w:rsidP="00FE48AF" w:rsidRDefault="00FE48AF" w14:paraId="0E785817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szczegółowości budżetu; pojęcie klasyfikacji budże</w:t>
            </w:r>
            <w:r>
              <w:rPr>
                <w:rFonts w:ascii="Corbel" w:hAnsi="Corbel"/>
                <w:sz w:val="24"/>
                <w:szCs w:val="24"/>
              </w:rPr>
              <w:t>towej i jej znaczenie z punktu</w:t>
            </w:r>
          </w:p>
          <w:p w:rsidRPr="00FE48AF" w:rsidR="00FE48AF" w:rsidP="00FE48AF" w:rsidRDefault="00FE48AF" w14:paraId="39D824B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idzenia realizacji budżetu</w:t>
            </w:r>
          </w:p>
        </w:tc>
      </w:tr>
      <w:tr w:rsidRPr="009C54AE" w:rsidR="00FE48AF" w:rsidTr="00923D7D" w14:paraId="4B017FCE" w14:textId="77777777">
        <w:tc>
          <w:tcPr>
            <w:tcW w:w="9639" w:type="dxa"/>
          </w:tcPr>
          <w:p w:rsidR="00FE48AF" w:rsidP="00FE48AF" w:rsidRDefault="00FE48AF" w14:paraId="5AC3480D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10B00B6B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</w:t>
            </w:r>
            <w:r w:rsidRPr="00F81841">
              <w:rPr>
                <w:rFonts w:ascii="Corbel" w:hAnsi="Corbel"/>
                <w:sz w:val="24"/>
                <w:szCs w:val="24"/>
              </w:rPr>
              <w:t>ątków w stosunku do tych zasad:</w:t>
            </w:r>
          </w:p>
          <w:p w:rsidR="00FE48AF" w:rsidP="00FE48AF" w:rsidRDefault="00FE48AF" w14:paraId="4CB2C28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powszechności budżetu: jednostki budżetowe, realiz</w:t>
            </w:r>
            <w:r>
              <w:rPr>
                <w:rFonts w:ascii="Corbel" w:hAnsi="Corbel"/>
                <w:sz w:val="24"/>
                <w:szCs w:val="24"/>
              </w:rPr>
              <w:t>acja zadań w zakresie oświaty,</w:t>
            </w:r>
          </w:p>
          <w:p w:rsidR="00FE48AF" w:rsidP="00FE48AF" w:rsidRDefault="00FE48AF" w14:paraId="00DE0A98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F81841">
              <w:rPr>
                <w:rFonts w:ascii="Corbel" w:hAnsi="Corbel"/>
                <w:sz w:val="24"/>
                <w:szCs w:val="24"/>
              </w:rPr>
              <w:t>amorządowe zakłady budżetowe, agencje wykonawcze, je</w:t>
            </w:r>
            <w:r>
              <w:rPr>
                <w:rFonts w:ascii="Corbel" w:hAnsi="Corbel"/>
                <w:sz w:val="24"/>
                <w:szCs w:val="24"/>
              </w:rPr>
              <w:t>dnostki gospodarki budżetowej,</w:t>
            </w:r>
          </w:p>
          <w:p w:rsidRPr="00FE48AF" w:rsidR="00FE48AF" w:rsidP="00FE48AF" w:rsidRDefault="00FE48AF" w14:paraId="61491041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F81841">
              <w:rPr>
                <w:rFonts w:ascii="Corbel" w:hAnsi="Corbel"/>
                <w:sz w:val="24"/>
                <w:szCs w:val="24"/>
              </w:rPr>
              <w:t>nne państwowe i samorządowe osoby prawne</w:t>
            </w:r>
          </w:p>
        </w:tc>
      </w:tr>
      <w:tr w:rsidRPr="009C54AE" w:rsidR="00FE48AF" w:rsidTr="00923D7D" w14:paraId="5866CA59" w14:textId="77777777">
        <w:tc>
          <w:tcPr>
            <w:tcW w:w="9639" w:type="dxa"/>
          </w:tcPr>
          <w:p w:rsidR="00FE48AF" w:rsidP="00FE48AF" w:rsidRDefault="00FE48AF" w14:paraId="1390E040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</w:t>
            </w:r>
            <w:r>
              <w:rPr>
                <w:rFonts w:ascii="Corbel" w:hAnsi="Corbel"/>
                <w:sz w:val="24"/>
                <w:szCs w:val="24"/>
              </w:rPr>
              <w:t xml:space="preserve"> świetle zasad budżetowych oraz</w:t>
            </w:r>
          </w:p>
          <w:p w:rsidRPr="00F81841" w:rsidR="00FE48AF" w:rsidP="00FE48AF" w:rsidRDefault="00FE48AF" w14:paraId="37F7A5A2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wyjątków w stosunku do tych zasad:</w:t>
            </w:r>
          </w:p>
          <w:p w:rsidRPr="00FE48AF" w:rsidR="00FE48AF" w:rsidP="00FE48AF" w:rsidRDefault="00FE48AF" w14:paraId="3299FC0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materialnej budżetu, funkcjonowanie państwowego funduszu celowego</w:t>
            </w:r>
          </w:p>
        </w:tc>
      </w:tr>
      <w:tr w:rsidRPr="009C54AE" w:rsidR="00FE48AF" w:rsidTr="00923D7D" w14:paraId="16DBA9C8" w14:textId="77777777">
        <w:tc>
          <w:tcPr>
            <w:tcW w:w="9639" w:type="dxa"/>
          </w:tcPr>
          <w:p w:rsidR="00FE48AF" w:rsidP="00FE48AF" w:rsidRDefault="00FE48AF" w14:paraId="7A6D9371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58BE5175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Pr="00FE48AF" w:rsidR="00FE48AF" w:rsidP="00FE48AF" w:rsidRDefault="00FE48AF" w14:paraId="1847D5A4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formalnej budżetu; budowa ustawy budżetowej, uchwały budżetowej</w:t>
            </w:r>
          </w:p>
        </w:tc>
      </w:tr>
      <w:tr w:rsidRPr="009C54AE" w:rsidR="00FE48AF" w:rsidTr="00923D7D" w14:paraId="0423595B" w14:textId="77777777">
        <w:tc>
          <w:tcPr>
            <w:tcW w:w="9639" w:type="dxa"/>
          </w:tcPr>
          <w:p w:rsidRPr="00FE48AF" w:rsidR="00FE48AF" w:rsidP="00FE48AF" w:rsidRDefault="00FE48AF" w14:paraId="040D0FC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Budżet środków europejskich</w:t>
            </w:r>
          </w:p>
        </w:tc>
      </w:tr>
      <w:tr w:rsidRPr="009C54AE" w:rsidR="00FE48AF" w:rsidTr="00923D7D" w14:paraId="65F5152A" w14:textId="77777777">
        <w:tc>
          <w:tcPr>
            <w:tcW w:w="9639" w:type="dxa"/>
          </w:tcPr>
          <w:p w:rsidR="00FE48AF" w:rsidP="00FE48AF" w:rsidRDefault="00FE48AF" w14:paraId="5B27A889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1B797D9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Pr="00FE48AF" w:rsidR="00FE48AF" w:rsidP="00FE48AF" w:rsidRDefault="00FE48AF" w14:paraId="1ED4D4D1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jawności budżetu</w:t>
            </w:r>
          </w:p>
        </w:tc>
      </w:tr>
      <w:tr w:rsidRPr="009C54AE" w:rsidR="00FE48AF" w:rsidTr="00923D7D" w14:paraId="5D011272" w14:textId="77777777">
        <w:tc>
          <w:tcPr>
            <w:tcW w:w="9639" w:type="dxa"/>
          </w:tcPr>
          <w:p w:rsidR="00FE48AF" w:rsidP="00FE48AF" w:rsidRDefault="00FE48AF" w14:paraId="0639D1C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Rola środków zagranicznych pochodzących z budżetu UE i tyc</w:t>
            </w:r>
            <w:r>
              <w:rPr>
                <w:rFonts w:ascii="Corbel" w:hAnsi="Corbel"/>
                <w:sz w:val="24"/>
                <w:szCs w:val="24"/>
              </w:rPr>
              <w:t>h pochodzących z innych źródeł</w:t>
            </w:r>
          </w:p>
          <w:p w:rsidRPr="00FE48AF" w:rsidR="00FE48AF" w:rsidP="00FE48AF" w:rsidRDefault="00FE48AF" w14:paraId="7331EA94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F81841">
              <w:rPr>
                <w:rFonts w:ascii="Corbel" w:hAnsi="Corbel"/>
                <w:sz w:val="24"/>
                <w:szCs w:val="24"/>
              </w:rPr>
              <w:t>agranicznych</w:t>
            </w:r>
          </w:p>
        </w:tc>
      </w:tr>
      <w:tr w:rsidRPr="009C54AE" w:rsidR="00FE48AF" w:rsidTr="00923D7D" w14:paraId="027D5BD5" w14:textId="77777777">
        <w:tc>
          <w:tcPr>
            <w:tcW w:w="9639" w:type="dxa"/>
          </w:tcPr>
          <w:p w:rsidR="00FE48AF" w:rsidP="00FE48AF" w:rsidRDefault="00FE48AF" w14:paraId="0D2D81CC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rocznego wykonywania budżetu państwa i samorządo</w:t>
            </w:r>
            <w:r>
              <w:rPr>
                <w:rFonts w:ascii="Corbel" w:hAnsi="Corbel"/>
                <w:sz w:val="24"/>
                <w:szCs w:val="24"/>
              </w:rPr>
              <w:t xml:space="preserve">wego, z uwzględnieniem zmian w </w:t>
            </w:r>
          </w:p>
          <w:p w:rsidR="00FE48AF" w:rsidP="00FE48AF" w:rsidRDefault="00FE48AF" w14:paraId="25D9358B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F81841">
              <w:rPr>
                <w:rFonts w:ascii="Corbel" w:hAnsi="Corbel"/>
                <w:sz w:val="24"/>
                <w:szCs w:val="24"/>
              </w:rPr>
              <w:t>oku realizacji budżetu: przeniesienia planowanych wydatków budżetowych, zablokowania</w:t>
            </w:r>
          </w:p>
          <w:p w:rsidRPr="00F81841" w:rsidR="00FE48AF" w:rsidP="00FE48AF" w:rsidRDefault="00FE48AF" w14:paraId="18E7E573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planowanych wydatków budżetowych, uruchamiania rezerw budżetowych</w:t>
            </w:r>
          </w:p>
          <w:p w:rsidRPr="00F81841" w:rsidR="00FE48AF" w:rsidP="00FE48AF" w:rsidRDefault="00FE48AF" w14:paraId="135A18FD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FE48AF" w:rsidTr="00923D7D" w14:paraId="6D9146F9" w14:textId="77777777">
        <w:tc>
          <w:tcPr>
            <w:tcW w:w="9639" w:type="dxa"/>
          </w:tcPr>
          <w:p w:rsidRPr="00F81841" w:rsidR="00FE48AF" w:rsidP="00FE48AF" w:rsidRDefault="00FE48AF" w14:paraId="1E38BD84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rozliczania półrocznego i rocznego wykonania budżetu</w:t>
            </w:r>
          </w:p>
          <w:p w:rsidRPr="00F81841" w:rsidR="00FE48AF" w:rsidP="00FE48AF" w:rsidRDefault="00FE48AF" w14:paraId="01CB4135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FE48AF" w:rsidTr="00923D7D" w14:paraId="732E431F" w14:textId="77777777">
        <w:tc>
          <w:tcPr>
            <w:tcW w:w="9639" w:type="dxa"/>
          </w:tcPr>
          <w:p w:rsidRPr="00FE48AF" w:rsidR="00FE48AF" w:rsidP="00FE48AF" w:rsidRDefault="00FE48AF" w14:paraId="795CAB8D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zasady odpowiedzialności za naruszenie dyscypliny finansów publicznych</w:t>
            </w:r>
          </w:p>
        </w:tc>
      </w:tr>
      <w:tr w:rsidRPr="009C54AE" w:rsidR="00991CE3" w:rsidTr="00923D7D" w14:paraId="4F7D3F25" w14:textId="77777777">
        <w:tc>
          <w:tcPr>
            <w:tcW w:w="9639" w:type="dxa"/>
          </w:tcPr>
          <w:p w:rsidR="00991CE3" w:rsidP="00FE48AF" w:rsidRDefault="00991CE3" w14:paraId="0624DE9F" w14:textId="026A9EC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prawa podatkowego </w:t>
            </w:r>
          </w:p>
        </w:tc>
      </w:tr>
      <w:tr w:rsidRPr="009C54AE" w:rsidR="00FE48AF" w:rsidTr="00923D7D" w14:paraId="1EF25F78" w14:textId="77777777">
        <w:tc>
          <w:tcPr>
            <w:tcW w:w="9639" w:type="dxa"/>
          </w:tcPr>
          <w:p w:rsidRPr="00F81841" w:rsidR="00FE48AF" w:rsidP="00FE48AF" w:rsidRDefault="00FE48AF" w14:paraId="50D1E2B0" w14:textId="77777777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Finanse ubezpieczeń społecznych</w:t>
            </w:r>
          </w:p>
        </w:tc>
      </w:tr>
      <w:tr w:rsidRPr="009C54AE" w:rsidR="00FE48AF" w:rsidTr="00923D7D" w14:paraId="2153C611" w14:textId="77777777">
        <w:tc>
          <w:tcPr>
            <w:tcW w:w="9639" w:type="dxa"/>
          </w:tcPr>
          <w:p w:rsidRPr="00F81841" w:rsidR="00FE48AF" w:rsidP="00FE48AF" w:rsidRDefault="00FE48AF" w14:paraId="534536CA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walutowe i obiegu pieniężnego</w:t>
            </w:r>
          </w:p>
        </w:tc>
      </w:tr>
      <w:tr w:rsidRPr="009C54AE" w:rsidR="00FE48AF" w:rsidTr="00923D7D" w14:paraId="724302B9" w14:textId="77777777">
        <w:tc>
          <w:tcPr>
            <w:tcW w:w="9639" w:type="dxa"/>
          </w:tcPr>
          <w:p w:rsidRPr="00F81841" w:rsidR="00FE48AF" w:rsidP="00FE48AF" w:rsidRDefault="00FE48AF" w14:paraId="25E2361F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Zarys prawa bankowego – rola i funkcje NBP, rodzaje banków, zasady tworzenia banków</w:t>
            </w:r>
          </w:p>
        </w:tc>
      </w:tr>
      <w:tr w:rsidRPr="009C54AE" w:rsidR="00FE48AF" w:rsidTr="00923D7D" w14:paraId="3096FEED" w14:textId="77777777">
        <w:tc>
          <w:tcPr>
            <w:tcW w:w="9639" w:type="dxa"/>
          </w:tcPr>
          <w:p w:rsidRPr="00F81841" w:rsidR="00FE48AF" w:rsidP="00FE48AF" w:rsidRDefault="00FE48AF" w14:paraId="0FCC6DA5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rynku finansowego</w:t>
            </w:r>
          </w:p>
        </w:tc>
      </w:tr>
      <w:tr w:rsidRPr="009C54AE" w:rsidR="00FE48AF" w:rsidTr="00923D7D" w14:paraId="497938D2" w14:textId="77777777">
        <w:tc>
          <w:tcPr>
            <w:tcW w:w="9639" w:type="dxa"/>
          </w:tcPr>
          <w:p w:rsidRPr="00F81841" w:rsidR="00FE48AF" w:rsidP="00FE48AF" w:rsidRDefault="00FE48AF" w14:paraId="2BBE957A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prawa celnego </w:t>
            </w:r>
          </w:p>
        </w:tc>
      </w:tr>
    </w:tbl>
    <w:p w:rsidRPr="009C54AE" w:rsidR="0085747A" w:rsidP="009C54AE" w:rsidRDefault="0085747A" w14:paraId="4A859F6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306446" w:rsidRDefault="0085747A" w14:paraId="01AB576C" w14:textId="57B12A4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A1621">
        <w:rPr>
          <w:rFonts w:ascii="Corbel" w:hAnsi="Corbel"/>
          <w:sz w:val="24"/>
          <w:szCs w:val="24"/>
        </w:rPr>
        <w:t>Problematyka ćwiczeń</w:t>
      </w:r>
      <w:r w:rsidR="00BA1621">
        <w:rPr>
          <w:rFonts w:ascii="Corbel" w:hAnsi="Corbel"/>
          <w:sz w:val="24"/>
          <w:szCs w:val="24"/>
        </w:rPr>
        <w:t xml:space="preserve">, </w:t>
      </w:r>
      <w:r w:rsidRPr="00B169DF" w:rsidR="00BA1621">
        <w:rPr>
          <w:rFonts w:ascii="Corbel" w:hAnsi="Corbel"/>
          <w:sz w:val="24"/>
          <w:szCs w:val="24"/>
        </w:rPr>
        <w:t>konwersatoriów, laboratoriów, zajęć praktycznych</w:t>
      </w:r>
    </w:p>
    <w:p w:rsidRPr="00BA1621" w:rsidR="00BA1621" w:rsidP="00BA1621" w:rsidRDefault="00BA1621" w14:paraId="18634AC5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C26159" w14:paraId="77AF43DE" w14:textId="77777777">
        <w:tc>
          <w:tcPr>
            <w:tcW w:w="9520" w:type="dxa"/>
          </w:tcPr>
          <w:p w:rsidRPr="009C54AE" w:rsidR="0085747A" w:rsidP="009C54AE" w:rsidRDefault="0085747A" w14:paraId="2545894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FE48AF" w:rsidTr="00C26159" w14:paraId="1B0A9D0E" w14:textId="77777777">
        <w:tc>
          <w:tcPr>
            <w:tcW w:w="9520" w:type="dxa"/>
          </w:tcPr>
          <w:p w:rsidRPr="00F81841" w:rsidR="00FE48AF" w:rsidP="00F563DF" w:rsidRDefault="00C26159" w14:paraId="3700214F" w14:textId="69E270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0E9FC9E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310CF7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9C54AE" w:rsidR="0085747A" w:rsidP="009C54AE" w:rsidRDefault="0085747A" w14:paraId="56F33B4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BA1621" w:rsidP="00BA1621" w:rsidRDefault="00BA1621" w14:paraId="506E70B5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Pr="00B169DF" w:rsidR="00BA1621" w:rsidP="00BA1621" w:rsidRDefault="00BA1621" w14:paraId="37E6BEB9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Pr="00B169DF" w:rsidR="00BA1621" w:rsidP="275BF47F" w:rsidRDefault="00BA1621" w14:paraId="2A2F996C" w14:textId="6E92FD75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275BF47F" w:rsidR="00BA162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Ćwiczenia: analiza tekstów z dyskusją, metoda projektów (projekt badawczy, wdrożeniowy, praktyczny), praca w grupach (rozwiązywanie zadań, dyskusja</w:t>
      </w:r>
      <w:r w:rsidRPr="275BF47F" w:rsidR="00BA162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275BF47F" w:rsidR="57B93B0C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275BF47F" w:rsidR="00BA162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gry dydaktyczne, metody kształcenia na odległość </w:t>
      </w:r>
    </w:p>
    <w:p w:rsidRPr="00B169DF" w:rsidR="00BA1621" w:rsidP="00BA1621" w:rsidRDefault="00BA1621" w14:paraId="7F1D9262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E960BB" w:rsidP="009C54AE" w:rsidRDefault="00E960BB" w14:paraId="2833B1E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C26159" w:rsidR="00997FDB" w:rsidP="00997FDB" w:rsidRDefault="00997FDB" w14:paraId="623DE42E" w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C26159">
        <w:rPr>
          <w:rFonts w:ascii="Corbel" w:hAnsi="Corbel"/>
          <w:b w:val="0"/>
          <w:bCs/>
          <w:smallCaps w:val="0"/>
          <w:szCs w:val="24"/>
        </w:rPr>
        <w:t>Wykład z prezentacją multimedialną, analiza i interpretacja tekstów źródłowych oraz wybranych orzeczeń, analiza studium przypadku, dyskusja, prezentacja referatów, metody kształcenia na odległość.</w:t>
      </w:r>
    </w:p>
    <w:p w:rsidR="00E960BB" w:rsidP="009C54AE" w:rsidRDefault="00E960BB" w14:paraId="7B67A80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63759" w:rsidP="009C54AE" w:rsidRDefault="00463759" w14:paraId="6A7C6D4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63759" w:rsidP="009C54AE" w:rsidRDefault="00463759" w14:paraId="42790A6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38918B9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</w:p>
    <w:p w:rsidRPr="009C54AE" w:rsidR="00923D7D" w:rsidP="009C54AE" w:rsidRDefault="00923D7D" w14:paraId="42A57FE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2282BB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3A21D5C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5"/>
        <w:gridCol w:w="5439"/>
        <w:gridCol w:w="2116"/>
      </w:tblGrid>
      <w:tr w:rsidRPr="009C54AE" w:rsidR="0085747A" w:rsidTr="00C05F44" w14:paraId="5947AD48" w14:textId="77777777">
        <w:tc>
          <w:tcPr>
            <w:tcW w:w="1985" w:type="dxa"/>
            <w:vAlign w:val="center"/>
          </w:tcPr>
          <w:p w:rsidRPr="009C54AE" w:rsidR="0085747A" w:rsidP="009C54AE" w:rsidRDefault="0071620A" w14:paraId="3F1447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F974DA" w14:paraId="07FD84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23DFEC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60765F4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3831604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247163" w:rsidTr="00B931CE" w14:paraId="53EC6D87" w14:textId="77777777">
        <w:tc>
          <w:tcPr>
            <w:tcW w:w="1985" w:type="dxa"/>
          </w:tcPr>
          <w:p w:rsidRPr="00247163" w:rsidR="00247163" w:rsidP="00247163" w:rsidRDefault="00991CE3" w14:paraId="2DCF780D" w14:textId="57A9BCE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Pr="00247163" w:rsidR="00247163">
              <w:rPr>
                <w:w w:val="89"/>
                <w:sz w:val="24"/>
                <w:szCs w:val="24"/>
              </w:rPr>
              <w:t>K_</w:t>
            </w:r>
            <w:r w:rsidRPr="00247163" w:rsidR="00247163">
              <w:rPr>
                <w:smallCaps/>
                <w:w w:val="92"/>
                <w:sz w:val="24"/>
                <w:szCs w:val="24"/>
              </w:rPr>
              <w:t>0</w:t>
            </w:r>
            <w:r w:rsidRPr="00247163" w:rsidR="00247163">
              <w:rPr>
                <w:smallCaps/>
                <w:spacing w:val="-1"/>
                <w:w w:val="92"/>
                <w:sz w:val="24"/>
                <w:szCs w:val="24"/>
              </w:rPr>
              <w:t>1</w:t>
            </w:r>
          </w:p>
          <w:p w:rsidRPr="00247163" w:rsidR="00247163" w:rsidP="00247163" w:rsidRDefault="00247163" w14:paraId="0B3D5C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:rsidRPr="00F81841" w:rsidR="00247163" w:rsidP="00C26159" w:rsidRDefault="00247163" w14:paraId="4C1FA74E" w14:textId="346EDA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F81841" w:rsidR="00247163" w:rsidP="00C26159" w:rsidRDefault="00247163" w14:paraId="75623732" w14:textId="5B4A7EF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9C54AE" w:rsidR="00247163" w:rsidTr="00B931CE" w14:paraId="6BD0E52D" w14:textId="77777777">
        <w:tc>
          <w:tcPr>
            <w:tcW w:w="1985" w:type="dxa"/>
          </w:tcPr>
          <w:p w:rsidRPr="00247163" w:rsidR="00247163" w:rsidP="00247163" w:rsidRDefault="00991CE3" w14:paraId="3032B154" w14:textId="2F621134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Pr="00247163" w:rsidR="00247163">
              <w:rPr>
                <w:w w:val="90"/>
                <w:sz w:val="24"/>
                <w:szCs w:val="24"/>
              </w:rPr>
              <w:t>K</w:t>
            </w:r>
            <w:r w:rsidRPr="00247163" w:rsidR="00247163">
              <w:rPr>
                <w:spacing w:val="3"/>
                <w:w w:val="90"/>
                <w:sz w:val="24"/>
                <w:szCs w:val="24"/>
              </w:rPr>
              <w:t>_</w:t>
            </w:r>
            <w:r w:rsidRPr="00247163" w:rsidR="00247163">
              <w:rPr>
                <w:w w:val="89"/>
                <w:sz w:val="24"/>
                <w:szCs w:val="24"/>
              </w:rPr>
              <w:t>0</w:t>
            </w:r>
            <w:r>
              <w:rPr>
                <w:w w:val="89"/>
                <w:sz w:val="24"/>
                <w:szCs w:val="24"/>
              </w:rPr>
              <w:t>2</w:t>
            </w:r>
          </w:p>
          <w:p w:rsidRPr="00247163" w:rsidR="00247163" w:rsidP="00247163" w:rsidRDefault="00247163" w14:paraId="23C9C2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:rsidRPr="00F81841" w:rsidR="00247163" w:rsidP="00C26159" w:rsidRDefault="00247163" w14:paraId="0E43F44B" w14:textId="3A6ECF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F81841" w:rsidR="00247163" w:rsidP="00C26159" w:rsidRDefault="00247163" w14:paraId="5FFF9A57" w14:textId="313E3323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9C54AE" w:rsidR="00247163" w:rsidTr="00B931CE" w14:paraId="73D029E5" w14:textId="77777777">
        <w:tc>
          <w:tcPr>
            <w:tcW w:w="1985" w:type="dxa"/>
          </w:tcPr>
          <w:p w:rsidRPr="00247163" w:rsidR="00247163" w:rsidP="00247163" w:rsidRDefault="00991CE3" w14:paraId="47F4ECED" w14:textId="4B5EC6AD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Pr="00247163" w:rsidR="00247163">
              <w:rPr>
                <w:w w:val="90"/>
                <w:sz w:val="24"/>
                <w:szCs w:val="24"/>
              </w:rPr>
              <w:t>K_</w:t>
            </w:r>
            <w:r w:rsidRPr="00247163" w:rsidR="00247163">
              <w:rPr>
                <w:w w:val="92"/>
                <w:sz w:val="24"/>
                <w:szCs w:val="24"/>
              </w:rPr>
              <w:t>0</w:t>
            </w:r>
            <w:r>
              <w:rPr>
                <w:w w:val="92"/>
                <w:sz w:val="24"/>
                <w:szCs w:val="24"/>
              </w:rPr>
              <w:t>3</w:t>
            </w:r>
          </w:p>
          <w:p w:rsidRPr="00247163" w:rsidR="00247163" w:rsidP="00247163" w:rsidRDefault="00247163" w14:paraId="1A322A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:rsidRPr="00F81841" w:rsidR="00247163" w:rsidP="00C26159" w:rsidRDefault="00247163" w14:paraId="11924169" w14:textId="260E4D93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:rsidRPr="00F81841" w:rsidR="00247163" w:rsidP="00C26159" w:rsidRDefault="00247163" w14:paraId="32E41A42" w14:textId="7D4E0D82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9C54AE" w:rsidR="00247163" w:rsidTr="00B931CE" w14:paraId="3501602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13E420D1" w14:textId="1789690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Pr="00247163" w:rsidR="00247163">
              <w:rPr>
                <w:w w:val="89"/>
                <w:sz w:val="24"/>
                <w:szCs w:val="24"/>
              </w:rPr>
              <w:t>K_</w:t>
            </w:r>
            <w:r w:rsidRPr="00247163" w:rsidR="00247163">
              <w:rPr>
                <w:w w:val="92"/>
                <w:sz w:val="24"/>
                <w:szCs w:val="24"/>
              </w:rPr>
              <w:t>0</w:t>
            </w:r>
            <w:r>
              <w:rPr>
                <w:w w:val="92"/>
                <w:sz w:val="24"/>
                <w:szCs w:val="24"/>
              </w:rPr>
              <w:t>4</w:t>
            </w:r>
          </w:p>
          <w:p w:rsidRPr="00247163" w:rsidR="00247163" w:rsidP="00247163" w:rsidRDefault="00247163" w14:paraId="31CBB7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C26159" w:rsidRDefault="00247163" w14:paraId="6F529288" w14:textId="175E1D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C26159" w:rsidRDefault="00247163" w14:paraId="4DCC6311" w14:textId="27C0DCB7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9C54AE" w:rsidR="00247163" w:rsidTr="00B931CE" w14:paraId="0D6CFBC8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10D2EEB2" w14:textId="43FD7330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Pr="00247163" w:rsidR="00247163">
              <w:rPr>
                <w:w w:val="89"/>
                <w:sz w:val="24"/>
                <w:szCs w:val="24"/>
              </w:rPr>
              <w:t>K_</w:t>
            </w:r>
            <w:r w:rsidRPr="00247163" w:rsidR="00247163">
              <w:rPr>
                <w:w w:val="91"/>
                <w:sz w:val="24"/>
                <w:szCs w:val="24"/>
              </w:rPr>
              <w:t>0</w:t>
            </w:r>
            <w:r w:rsidR="00C14461">
              <w:rPr>
                <w:w w:val="91"/>
                <w:sz w:val="24"/>
                <w:szCs w:val="24"/>
              </w:rPr>
              <w:t>5</w:t>
            </w:r>
          </w:p>
          <w:p w:rsidRPr="00247163" w:rsidR="00247163" w:rsidP="00247163" w:rsidRDefault="00247163" w14:paraId="071BE8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C26159" w:rsidRDefault="00247163" w14:paraId="54B05532" w14:textId="0E74A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C26159" w:rsidRDefault="00247163" w14:paraId="0BC13077" w14:textId="4E4786B0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9C54AE" w:rsidR="00247163" w:rsidTr="00B931CE" w14:paraId="6A49D7BC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2903E420" w14:textId="3A6BA27F">
            <w:pPr>
              <w:pStyle w:val="TableParagraph"/>
              <w:spacing w:line="254" w:lineRule="auto"/>
              <w:ind w:left="109" w:right="186"/>
              <w:rPr>
                <w:w w:val="89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Pr="00247163" w:rsidR="00247163">
              <w:rPr>
                <w:w w:val="90"/>
                <w:sz w:val="24"/>
                <w:szCs w:val="24"/>
              </w:rPr>
              <w:t>K_</w:t>
            </w:r>
            <w:r w:rsidRPr="00247163" w:rsidR="00247163">
              <w:rPr>
                <w:w w:val="91"/>
                <w:sz w:val="24"/>
                <w:szCs w:val="24"/>
              </w:rPr>
              <w:t>0</w:t>
            </w:r>
            <w:r w:rsidR="00C14461">
              <w:rPr>
                <w:w w:val="91"/>
                <w:sz w:val="24"/>
                <w:szCs w:val="24"/>
              </w:rPr>
              <w:t>6</w:t>
            </w:r>
          </w:p>
          <w:p w:rsidRPr="00247163" w:rsidR="00247163" w:rsidP="00247163" w:rsidRDefault="00247163" w14:paraId="155369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C26159" w:rsidRDefault="00247163" w14:paraId="3C035773" w14:textId="73FEE5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C26159" w:rsidRDefault="00247163" w14:paraId="673EAB98" w14:textId="254F8942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9C54AE" w:rsidR="00247163" w:rsidTr="00B931CE" w14:paraId="241A5D54" w14:textId="77777777">
        <w:tc>
          <w:tcPr>
            <w:tcW w:w="1985" w:type="dxa"/>
          </w:tcPr>
          <w:p w:rsidRPr="00247163" w:rsidR="00247163" w:rsidP="00247163" w:rsidRDefault="00991CE3" w14:paraId="2DE62841" w14:textId="2F19D58C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w w:val="90"/>
                <w:szCs w:val="24"/>
              </w:rPr>
              <w:t>E</w:t>
            </w:r>
            <w:r w:rsidRPr="00247163" w:rsidR="00247163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247163" w:rsidR="00247163">
              <w:rPr>
                <w:rFonts w:ascii="Corbel" w:hAnsi="Corbel"/>
                <w:b w:val="0"/>
                <w:smallCaps w:val="0"/>
                <w:spacing w:val="1"/>
                <w:w w:val="80"/>
                <w:szCs w:val="24"/>
              </w:rPr>
              <w:t>07</w:t>
            </w:r>
          </w:p>
        </w:tc>
        <w:tc>
          <w:tcPr>
            <w:tcW w:w="5528" w:type="dxa"/>
            <w:vAlign w:val="center"/>
          </w:tcPr>
          <w:p w:rsidRPr="00F81841" w:rsidR="00247163" w:rsidP="00C26159" w:rsidRDefault="00247163" w14:paraId="71A32119" w14:textId="7DBA6B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:rsidRPr="00F81841" w:rsidR="00247163" w:rsidP="00C26159" w:rsidRDefault="00247163" w14:paraId="1A39B3F8" w14:textId="77777777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F81841" w:rsidR="00247163" w:rsidP="00C26159" w:rsidRDefault="00247163" w14:paraId="32B9FC8C" w14:textId="16E1A99F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9C54AE" w:rsidR="00247163" w:rsidTr="00B931CE" w14:paraId="1B7B2BEF" w14:textId="77777777">
        <w:tc>
          <w:tcPr>
            <w:tcW w:w="1985" w:type="dxa"/>
          </w:tcPr>
          <w:p w:rsidRPr="00247163" w:rsidR="00247163" w:rsidP="00247163" w:rsidRDefault="00991CE3" w14:paraId="227B2A85" w14:textId="0D2216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w w:val="90"/>
                <w:szCs w:val="24"/>
              </w:rPr>
              <w:t>E</w:t>
            </w:r>
            <w:r w:rsidRPr="00247163" w:rsidR="00247163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247163" w:rsidR="00247163">
              <w:rPr>
                <w:rFonts w:ascii="Corbel" w:hAnsi="Corbel"/>
                <w:b w:val="0"/>
                <w:smallCaps w:val="0"/>
                <w:spacing w:val="-1"/>
                <w:w w:val="83"/>
                <w:szCs w:val="24"/>
              </w:rPr>
              <w:t>08</w:t>
            </w:r>
          </w:p>
        </w:tc>
        <w:tc>
          <w:tcPr>
            <w:tcW w:w="5528" w:type="dxa"/>
            <w:vAlign w:val="center"/>
          </w:tcPr>
          <w:p w:rsidRPr="00F81841" w:rsidR="00247163" w:rsidP="00C26159" w:rsidRDefault="00247163" w14:paraId="6A1B0356" w14:textId="42243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:rsidRPr="00F81841" w:rsidR="00247163" w:rsidP="00C26159" w:rsidRDefault="00247163" w14:paraId="295BDDF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47163" w:rsidP="00C26159" w:rsidRDefault="00247163" w14:paraId="445F6A3B" w14:textId="2BD9CD05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9C54AE" w:rsidR="00247163" w:rsidTr="00407BD6" w14:paraId="308037F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5F5122C6" w14:textId="63E1BC25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247163" w:rsidR="00247163">
              <w:rPr>
                <w:rFonts w:ascii="Corbel" w:hAnsi="Corbel"/>
                <w:b w:val="0"/>
                <w:szCs w:val="24"/>
              </w:rPr>
              <w:t>K_0</w:t>
            </w:r>
            <w:r w:rsidR="00C14461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:rsidRPr="00F81841" w:rsidR="00247163" w:rsidP="00C26159" w:rsidRDefault="00247163" w14:paraId="46AFF38D" w14:textId="4831B3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:rsidRPr="00F81841" w:rsidR="00247163" w:rsidP="00C26159" w:rsidRDefault="00247163" w14:paraId="671F3818" w14:textId="77777777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F81841" w:rsidR="00247163" w:rsidP="00C26159" w:rsidRDefault="00247163" w14:paraId="33B7E2B0" w14:textId="307DA5E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9C54AE" w:rsidR="00247163" w:rsidTr="00407BD6" w14:paraId="0DBEB1F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41F05AF2" w14:textId="19812AD2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247163" w:rsidR="00247163">
              <w:rPr>
                <w:rFonts w:ascii="Corbel" w:hAnsi="Corbel"/>
                <w:b w:val="0"/>
                <w:szCs w:val="24"/>
              </w:rPr>
              <w:t>K_</w:t>
            </w:r>
            <w:r w:rsidR="00C14461"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528" w:type="dxa"/>
            <w:vAlign w:val="center"/>
          </w:tcPr>
          <w:p w:rsidRPr="00F81841" w:rsidR="00247163" w:rsidP="00C26159" w:rsidRDefault="00247163" w14:paraId="3CDDC9AF" w14:textId="36E243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:rsidRPr="00F81841" w:rsidR="00247163" w:rsidP="00C26159" w:rsidRDefault="00247163" w14:paraId="238F1B4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47163" w:rsidP="00C26159" w:rsidRDefault="00247163" w14:paraId="4415A744" w14:textId="1ABEC9BE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:rsidRPr="009C54AE" w:rsidR="00923D7D" w:rsidP="009C54AE" w:rsidRDefault="00923D7D" w14:paraId="67BD6D6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919DB4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9C54AE" w:rsidR="00923D7D" w:rsidP="009C54AE" w:rsidRDefault="00923D7D" w14:paraId="1FFD559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92C64A4" w14:paraId="5D10228C" w14:textId="77777777">
        <w:tc>
          <w:tcPr>
            <w:tcW w:w="9670" w:type="dxa"/>
          </w:tcPr>
          <w:p w:rsidRPr="00C26159" w:rsidR="0085747A" w:rsidP="00C26159" w:rsidRDefault="292848EE" w14:paraId="4A2A8A80" w14:textId="6740C7FF">
            <w:pPr>
              <w:jc w:val="both"/>
              <w:rPr>
                <w:rFonts w:eastAsia="Corbel" w:asciiTheme="minorHAnsi" w:hAnsiTheme="minorHAnsi" w:cstheme="minorHAnsi"/>
                <w:color w:val="000000" w:themeColor="text1"/>
              </w:rPr>
            </w:pPr>
            <w:r w:rsidRPr="000435FB">
              <w:rPr>
                <w:rFonts w:eastAsia="Corbel" w:asciiTheme="minorHAnsi" w:hAnsiTheme="minorHAnsi" w:cstheme="minorHAnsi"/>
                <w:color w:val="000000" w:themeColor="text1"/>
              </w:rPr>
              <w:t>Warunkiem zdania egzaminu jest uzyskania pozytywnej oceny</w:t>
            </w:r>
            <w:r w:rsidRPr="000435FB">
              <w:rPr>
                <w:rFonts w:eastAsia="Times New Roman" w:asciiTheme="minorHAnsi" w:hAnsiTheme="minorHAnsi" w:cstheme="minorHAnsi"/>
                <w:color w:val="000000" w:themeColor="text1"/>
              </w:rPr>
              <w:t>. Egzamin ma formę pisemną lub ustną i polega na odpowiedzi na zadane pytana (5 pytań). Zawierać może pytania testowe, otwarte oraz problemy do rozwiązania. Uzyskanie oceny pozytywnej wymaga udzielenia poprawnych odpowiedzi na ponad 51% pytań. Egzamin trwa łącznie 1 godzinę zegarową. W wypadku egzaminu ustnego – 3 pytania zadawane przez egzaminatora.</w:t>
            </w:r>
            <w:r w:rsidRPr="000435FB">
              <w:rPr>
                <w:rFonts w:eastAsia="Corbel" w:asciiTheme="minorHAnsi" w:hAnsiTheme="minorHAnsi" w:cstheme="minorHAnsi"/>
                <w:b/>
                <w:bCs/>
                <w:smallCaps/>
                <w:color w:val="000000" w:themeColor="text1"/>
              </w:rPr>
              <w:t xml:space="preserve"> </w:t>
            </w:r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Skala ocen: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bdb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powyższej 90%, plus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81 – 89%,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 70 – 80%, plus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61 -69%,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50 – 60%,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ndst</w:t>
            </w:r>
            <w:proofErr w:type="spellEnd"/>
            <w:r w:rsidR="000435FB">
              <w:rPr>
                <w:rFonts w:eastAsia="Corbel" w:asciiTheme="minorHAnsi" w:hAnsiTheme="minorHAnsi" w:cstheme="minorHAnsi"/>
                <w:color w:val="000000" w:themeColor="text1"/>
              </w:rPr>
              <w:t xml:space="preserve"> </w:t>
            </w:r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- poniżej 50 %</w:t>
            </w:r>
          </w:p>
        </w:tc>
      </w:tr>
    </w:tbl>
    <w:p w:rsidR="0085747A" w:rsidP="009C54AE" w:rsidRDefault="0085747A" w14:paraId="4F0A2AB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7163" w:rsidP="009C54AE" w:rsidRDefault="00247163" w14:paraId="541601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7163" w:rsidP="009C54AE" w:rsidRDefault="00247163" w14:paraId="6B46723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7163" w:rsidP="009C54AE" w:rsidRDefault="00247163" w14:paraId="0898625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7163" w:rsidP="009C54AE" w:rsidRDefault="00247163" w14:paraId="5901DD5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247163" w:rsidP="009C54AE" w:rsidRDefault="00247163" w14:paraId="3795AA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03BCA96F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7BCC25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003E1941" w14:paraId="7EE28DF3" w14:textId="77777777">
        <w:tc>
          <w:tcPr>
            <w:tcW w:w="4962" w:type="dxa"/>
            <w:vAlign w:val="center"/>
          </w:tcPr>
          <w:p w:rsidRPr="009C54AE" w:rsidR="0085747A" w:rsidP="009C54AE" w:rsidRDefault="00C61DC5" w14:paraId="1F796F1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10A757DE" w14:textId="686C0DC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D211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997FDB" w:rsidTr="00923D7D" w14:paraId="335C5D1B" w14:textId="77777777">
        <w:tc>
          <w:tcPr>
            <w:tcW w:w="4962" w:type="dxa"/>
          </w:tcPr>
          <w:p w:rsidRPr="009C54AE" w:rsidR="00997FDB" w:rsidP="009C54AE" w:rsidRDefault="00997FDB" w14:paraId="546CAD38" w14:textId="1986BD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997FDB" w:rsidP="00F563DF" w:rsidRDefault="00C26159" w14:paraId="683E269E" w14:textId="72CCBB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97FD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997FDB" w:rsidTr="00923D7D" w14:paraId="6B1F85FB" w14:textId="77777777">
        <w:tc>
          <w:tcPr>
            <w:tcW w:w="4962" w:type="dxa"/>
          </w:tcPr>
          <w:p w:rsidRPr="009C54AE" w:rsidR="00997FDB" w:rsidP="009C54AE" w:rsidRDefault="00997FDB" w14:paraId="796CA9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997FDB" w:rsidP="009C54AE" w:rsidRDefault="00997FDB" w14:paraId="58A5F14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997FDB" w:rsidP="00F563DF" w:rsidRDefault="00997FDB" w14:paraId="7126733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997FDB" w:rsidTr="00923D7D" w14:paraId="2C02A8AC" w14:textId="77777777">
        <w:tc>
          <w:tcPr>
            <w:tcW w:w="4962" w:type="dxa"/>
          </w:tcPr>
          <w:p w:rsidRPr="009C54AE" w:rsidR="00997FDB" w:rsidP="009C54AE" w:rsidRDefault="00997FDB" w14:paraId="3363EF9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997FDB" w:rsidP="009C54AE" w:rsidRDefault="00997FDB" w14:paraId="1BEB1B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997FDB" w:rsidP="009C54AE" w:rsidRDefault="00C26159" w14:paraId="25904DBA" w14:textId="5B143C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997FDB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Pr="009C54AE" w:rsidR="00997FDB" w:rsidTr="00923D7D" w14:paraId="1967055E" w14:textId="77777777">
        <w:tc>
          <w:tcPr>
            <w:tcW w:w="4962" w:type="dxa"/>
          </w:tcPr>
          <w:p w:rsidRPr="009C54AE" w:rsidR="00997FDB" w:rsidP="009C54AE" w:rsidRDefault="00997FDB" w14:paraId="7D0D88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997FDB" w:rsidP="009C54AE" w:rsidRDefault="00997FDB" w14:paraId="0B3F608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997FDB" w:rsidTr="00923D7D" w14:paraId="085B80A0" w14:textId="77777777">
        <w:tc>
          <w:tcPr>
            <w:tcW w:w="4962" w:type="dxa"/>
          </w:tcPr>
          <w:p w:rsidRPr="009C54AE" w:rsidR="00997FDB" w:rsidP="009C54AE" w:rsidRDefault="00997FDB" w14:paraId="2045B75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997FDB" w:rsidP="009C54AE" w:rsidRDefault="00997FDB" w14:paraId="2D96AC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39623E6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90021A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6517B44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596C9D0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6440EAC" w14:paraId="26A0BEE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6D0F21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6440EAC" w:rsidRDefault="00843F8C" w14:paraId="08E3CF9F" w14:textId="7F11BB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6440EA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06440EAC" w14:paraId="5192F370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FC7BF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6440EAC" w:rsidRDefault="5BD5118B" w14:paraId="2D1674FE" w14:textId="2A6E43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6440EA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0D91EE4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26DC99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</w:p>
    <w:p w:rsidRPr="009C54AE" w:rsidR="00675843" w:rsidP="009C54AE" w:rsidRDefault="00675843" w14:paraId="38DAA1F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997FDB" w:rsidTr="06440EAC" w14:paraId="2FB2EBDA" w14:textId="77777777">
        <w:trPr>
          <w:trHeight w:val="397"/>
        </w:trPr>
        <w:tc>
          <w:tcPr>
            <w:tcW w:w="7513" w:type="dxa"/>
          </w:tcPr>
          <w:p w:rsidRPr="00AE6678" w:rsidR="00997FDB" w:rsidP="06440EAC" w:rsidRDefault="00997FDB" w14:paraId="3685000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6440EA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6440EAC" w:rsidP="06440EAC" w:rsidRDefault="06440EAC" w14:paraId="58F700E4" w14:textId="20EC3C99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="000435FB" w:rsidP="000435FB" w:rsidRDefault="000435FB" w14:paraId="6EC596FA" w14:textId="59160C3C">
            <w:pPr>
              <w:spacing w:after="0"/>
              <w:jc w:val="both"/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</w:pPr>
            <w:r w:rsidRPr="000435FB">
              <w:rPr>
                <w:rFonts w:ascii="Corbel" w:hAnsi="Corbel" w:cs="Calibri"/>
                <w:sz w:val="24"/>
                <w:szCs w:val="24"/>
              </w:rPr>
              <w:t xml:space="preserve">W. Morawski, P. Majka, J. </w:t>
            </w:r>
            <w:proofErr w:type="spellStart"/>
            <w:r w:rsidRPr="000435FB">
              <w:rPr>
                <w:rFonts w:ascii="Corbel" w:hAnsi="Corbel" w:cs="Calibri"/>
                <w:sz w:val="24"/>
                <w:szCs w:val="24"/>
              </w:rPr>
              <w:t>Wantoch</w:t>
            </w:r>
            <w:proofErr w:type="spellEnd"/>
            <w:r w:rsidRPr="000435FB">
              <w:rPr>
                <w:rFonts w:ascii="Corbel" w:hAnsi="Corbel" w:cs="Calibri"/>
                <w:sz w:val="24"/>
                <w:szCs w:val="24"/>
              </w:rPr>
              <w:t xml:space="preserve">-Rekowski, </w:t>
            </w:r>
            <w:r w:rsidRPr="000435FB">
              <w:rPr>
                <w:rFonts w:ascii="Corbel" w:hAnsi="Corbel" w:cs="Calibri"/>
                <w:i/>
                <w:iCs/>
                <w:color w:val="000000"/>
                <w:kern w:val="24"/>
                <w:sz w:val="24"/>
                <w:szCs w:val="24"/>
              </w:rPr>
              <w:t xml:space="preserve">Podstawy prawa finansów publicznych, </w:t>
            </w:r>
            <w:r w:rsidRPr="000435FB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Warszawa 2022,</w:t>
            </w:r>
          </w:p>
          <w:p w:rsidRPr="00AE6678" w:rsidR="000435FB" w:rsidP="000435FB" w:rsidRDefault="000435FB" w14:paraId="5A8F2C7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W. Miemiec (red.),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finansów publicznych z kazusami i pytaniami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Warszawa 202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0435FB" w:rsidR="00997FDB" w:rsidP="000435FB" w:rsidRDefault="00997FDB" w14:paraId="275E4729" w14:textId="61205C38">
            <w:pPr>
              <w:spacing w:after="0"/>
              <w:jc w:val="both"/>
              <w:rPr>
                <w:rFonts w:ascii="Corbel" w:hAnsi="Corbel" w:cs="Calibri"/>
                <w:i/>
                <w:iCs/>
                <w:sz w:val="24"/>
                <w:szCs w:val="24"/>
              </w:rPr>
            </w:pPr>
            <w:r w:rsidRPr="000435FB">
              <w:rPr>
                <w:rFonts w:ascii="Corbel" w:hAnsi="Corbel"/>
                <w:sz w:val="24"/>
                <w:szCs w:val="24"/>
              </w:rPr>
              <w:t xml:space="preserve">A. Nowak-Far (red.), </w:t>
            </w:r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 xml:space="preserve">M. Frysztak, A. </w:t>
            </w:r>
            <w:proofErr w:type="spellStart"/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0435FB">
              <w:rPr>
                <w:rFonts w:ascii="Corbel" w:hAnsi="Corbel"/>
                <w:i/>
                <w:iCs/>
                <w:sz w:val="24"/>
                <w:szCs w:val="24"/>
              </w:rPr>
              <w:t>Finanse publiczne i prawo finansowe</w:t>
            </w:r>
            <w:r w:rsidRPr="000435FB">
              <w:rPr>
                <w:rFonts w:ascii="Corbel" w:hAnsi="Corbel"/>
                <w:sz w:val="24"/>
                <w:szCs w:val="24"/>
              </w:rPr>
              <w:t xml:space="preserve">, Warszawa 2020, </w:t>
            </w:r>
          </w:p>
          <w:p w:rsidRPr="000435FB" w:rsidR="00997FDB" w:rsidP="00997FDB" w:rsidRDefault="00997FDB" w14:paraId="66DCC21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W. Wójtowicz (red.),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Zarys finansów publicznych i prawa finansowego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Warszawa 2020,</w:t>
            </w:r>
          </w:p>
          <w:p w:rsidRPr="000435FB" w:rsidR="00997FDB" w:rsidP="00997FDB" w:rsidRDefault="00997FDB" w14:paraId="3E0ED0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M. Bitner, M.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Ślifirczyk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Kornberger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-Sokołowska, K.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Tetłak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, K. Radzikowski, H. Litwińczuk, E. Chojna-Duch, M. Grzybowski, W. Modzelewski, M. Lachowicz, M.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Supera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-Markowska, M. Waluga, J. Chowaniec,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finansowe. Prawo finansów publicznych. Prawo podatkowe. Prawo bankowe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Warszawa 2017,</w:t>
            </w:r>
          </w:p>
          <w:p w:rsidRPr="000435FB" w:rsidR="00997FDB" w:rsidP="00997FDB" w:rsidRDefault="00997FDB" w14:paraId="0129D58C" w14:textId="103844D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B. Brzeziński, A. Olesińska (red.),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finansów publicznych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Toruń 2017,</w:t>
            </w:r>
          </w:p>
          <w:p w:rsidRPr="00AE6678" w:rsidR="00997FDB" w:rsidP="00997FDB" w:rsidRDefault="00997FDB" w14:paraId="3CF21F9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997FDB" w:rsidTr="06440EAC" w14:paraId="6622EF6E" w14:textId="77777777">
        <w:trPr>
          <w:trHeight w:val="397"/>
        </w:trPr>
        <w:tc>
          <w:tcPr>
            <w:tcW w:w="7513" w:type="dxa"/>
          </w:tcPr>
          <w:p w:rsidRPr="00AE6678" w:rsidR="00997FDB" w:rsidP="06440EAC" w:rsidRDefault="00997FDB" w14:paraId="7E0EE32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6440EA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6440EAC" w:rsidP="06440EAC" w:rsidRDefault="06440EAC" w14:paraId="7A799470" w14:textId="35CB9278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="00997FDB" w:rsidP="00997FDB" w:rsidRDefault="00997FDB" w14:paraId="724A466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o finansach publicznych. Komentarz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II,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997FDB" w:rsidR="00997FDB" w:rsidP="00997FDB" w:rsidRDefault="00997FDB" w14:paraId="267BB516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97FDB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997FDB">
              <w:rPr>
                <w:rFonts w:ascii="Corbel" w:hAnsi="Corbel"/>
                <w:sz w:val="24"/>
                <w:szCs w:val="24"/>
              </w:rPr>
              <w:t>Babczuk</w:t>
            </w:r>
            <w:proofErr w:type="spellEnd"/>
            <w:r w:rsidRPr="00997FDB">
              <w:rPr>
                <w:rFonts w:ascii="Corbel" w:hAnsi="Corbel"/>
                <w:sz w:val="24"/>
                <w:szCs w:val="24"/>
              </w:rPr>
              <w:t xml:space="preserve">, J. Salachna , K. Stelmaszczyk, </w:t>
            </w:r>
            <w:r w:rsidRPr="00C14461">
              <w:rPr>
                <w:rFonts w:ascii="Corbel" w:hAnsi="Corbel"/>
                <w:i/>
                <w:iCs/>
                <w:sz w:val="24"/>
                <w:szCs w:val="24"/>
              </w:rPr>
              <w:t>Dyscyplina finansów publicznych. Aktualne problemy w systemie odpowiedzialności</w:t>
            </w:r>
            <w:r w:rsidRPr="00997FDB">
              <w:rPr>
                <w:rFonts w:ascii="Corbel" w:hAnsi="Corbel"/>
                <w:sz w:val="24"/>
                <w:szCs w:val="24"/>
              </w:rPr>
              <w:t>, Wolters Kluwer 2020,</w:t>
            </w:r>
          </w:p>
          <w:p w:rsidRPr="00AE6678" w:rsidR="00997FDB" w:rsidP="00997FDB" w:rsidRDefault="00997FDB" w14:paraId="72DED48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L. Lipiec – Warzecha,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Odpowiedzialność za naruszenie dyscypliny finansów publicznych. Komentarz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Wolters Kluwer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997FDB" w:rsidP="00997FDB" w:rsidRDefault="00997FDB" w14:paraId="698CEA9B" w14:textId="43766D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Kucia –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Guściora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Smoleń, M. Burzec, M. Duda, M. Jędrzejczyk,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C14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ü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nnich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Publiczne prawo bankowe, Prawo celne, Prawo dewizowe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Pr="00AE6678" w:rsidR="00997FDB" w:rsidP="00997FDB" w:rsidRDefault="00997FDB" w14:paraId="5E111DF0" w14:textId="59B6E3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Finanse publiczne i prawo finansowe: instrumenty prawnofinansowe i warunki ich stosowania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Białystok 2018,</w:t>
            </w:r>
          </w:p>
          <w:p w:rsidRPr="00AE6678" w:rsidR="00997FDB" w:rsidP="00997FDB" w:rsidRDefault="00997FDB" w14:paraId="51B6740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bankowe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:rsidRPr="00AE6678" w:rsidR="00997FDB" w:rsidP="00997FDB" w:rsidRDefault="00997FDB" w14:paraId="5F8E035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K. Borowska, A. Kościńska – Paszkowska, T. Bolek,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Odpowiedzialność za naruszenie dyscypliny finansów publicznych. Komentarz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</w:tc>
      </w:tr>
    </w:tbl>
    <w:p w:rsidRPr="009C54AE" w:rsidR="0085747A" w:rsidP="009C54AE" w:rsidRDefault="0085747A" w14:paraId="65482C1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1CD08C7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7A9220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945" w:rsidP="00C16ABF" w:rsidRDefault="00000945" w14:paraId="0953E80C" w14:textId="77777777">
      <w:pPr>
        <w:spacing w:after="0" w:line="240" w:lineRule="auto"/>
      </w:pPr>
      <w:r>
        <w:separator/>
      </w:r>
    </w:p>
  </w:endnote>
  <w:endnote w:type="continuationSeparator" w:id="0">
    <w:p w:rsidR="00000945" w:rsidP="00C16ABF" w:rsidRDefault="00000945" w14:paraId="71B9825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945" w:rsidP="00C16ABF" w:rsidRDefault="00000945" w14:paraId="4008E542" w14:textId="77777777">
      <w:pPr>
        <w:spacing w:after="0" w:line="240" w:lineRule="auto"/>
      </w:pPr>
      <w:r>
        <w:separator/>
      </w:r>
    </w:p>
  </w:footnote>
  <w:footnote w:type="continuationSeparator" w:id="0">
    <w:p w:rsidR="00000945" w:rsidP="00C16ABF" w:rsidRDefault="00000945" w14:paraId="06FF48CA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7CB9A58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3322F8"/>
    <w:multiLevelType w:val="hybridMultilevel"/>
    <w:tmpl w:val="0554C72C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7747515">
    <w:abstractNumId w:val="0"/>
  </w:num>
  <w:num w:numId="2" w16cid:durableId="1196504595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945"/>
    <w:rsid w:val="000048FD"/>
    <w:rsid w:val="000077B4"/>
    <w:rsid w:val="000123E2"/>
    <w:rsid w:val="00015B8F"/>
    <w:rsid w:val="00022ECE"/>
    <w:rsid w:val="00042A51"/>
    <w:rsid w:val="00042D2E"/>
    <w:rsid w:val="000435FB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5D9"/>
    <w:rsid w:val="00134B13"/>
    <w:rsid w:val="00135A6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3EA0"/>
    <w:rsid w:val="001D08CA"/>
    <w:rsid w:val="001D657B"/>
    <w:rsid w:val="001D7B54"/>
    <w:rsid w:val="001E0209"/>
    <w:rsid w:val="001F08E8"/>
    <w:rsid w:val="001F2CA2"/>
    <w:rsid w:val="002144C0"/>
    <w:rsid w:val="0022477D"/>
    <w:rsid w:val="002278A9"/>
    <w:rsid w:val="002336F9"/>
    <w:rsid w:val="0024028F"/>
    <w:rsid w:val="00244ABC"/>
    <w:rsid w:val="00247163"/>
    <w:rsid w:val="00252AB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1D7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759"/>
    <w:rsid w:val="004652C2"/>
    <w:rsid w:val="004706D1"/>
    <w:rsid w:val="00471326"/>
    <w:rsid w:val="0047598D"/>
    <w:rsid w:val="004840FD"/>
    <w:rsid w:val="00490F7D"/>
    <w:rsid w:val="00491678"/>
    <w:rsid w:val="004944AA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E37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B7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0A8"/>
    <w:rsid w:val="0078168C"/>
    <w:rsid w:val="00787C2A"/>
    <w:rsid w:val="00790E27"/>
    <w:rsid w:val="007A4022"/>
    <w:rsid w:val="007A6E6E"/>
    <w:rsid w:val="007C3299"/>
    <w:rsid w:val="007C3BCC"/>
    <w:rsid w:val="007C4546"/>
    <w:rsid w:val="007C795E"/>
    <w:rsid w:val="007D17EF"/>
    <w:rsid w:val="007D6E56"/>
    <w:rsid w:val="007F4155"/>
    <w:rsid w:val="00800C89"/>
    <w:rsid w:val="0081554D"/>
    <w:rsid w:val="0081707E"/>
    <w:rsid w:val="00842048"/>
    <w:rsid w:val="00843F8C"/>
    <w:rsid w:val="008449B3"/>
    <w:rsid w:val="008552A2"/>
    <w:rsid w:val="0085747A"/>
    <w:rsid w:val="008743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1CE3"/>
    <w:rsid w:val="00997F14"/>
    <w:rsid w:val="00997FDB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A30"/>
    <w:rsid w:val="00A97DE1"/>
    <w:rsid w:val="00AB053C"/>
    <w:rsid w:val="00AD1146"/>
    <w:rsid w:val="00AD211B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621"/>
    <w:rsid w:val="00BB520A"/>
    <w:rsid w:val="00BD3869"/>
    <w:rsid w:val="00BD66E9"/>
    <w:rsid w:val="00BD6FF4"/>
    <w:rsid w:val="00BF2C41"/>
    <w:rsid w:val="00C058B4"/>
    <w:rsid w:val="00C05F44"/>
    <w:rsid w:val="00C131B5"/>
    <w:rsid w:val="00C14461"/>
    <w:rsid w:val="00C16ABF"/>
    <w:rsid w:val="00C170AE"/>
    <w:rsid w:val="00C26159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8B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F5D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5776"/>
    <w:rsid w:val="00FD503F"/>
    <w:rsid w:val="00FD7589"/>
    <w:rsid w:val="00FE48AF"/>
    <w:rsid w:val="00FF016A"/>
    <w:rsid w:val="00FF1401"/>
    <w:rsid w:val="00FF5E7D"/>
    <w:rsid w:val="06440EAC"/>
    <w:rsid w:val="0D49EFF6"/>
    <w:rsid w:val="1BDE51C7"/>
    <w:rsid w:val="1C19DEA8"/>
    <w:rsid w:val="22C1B28A"/>
    <w:rsid w:val="275BF47F"/>
    <w:rsid w:val="292848EE"/>
    <w:rsid w:val="292C64A4"/>
    <w:rsid w:val="29B05FB1"/>
    <w:rsid w:val="2B211F09"/>
    <w:rsid w:val="30907D59"/>
    <w:rsid w:val="3881E0F4"/>
    <w:rsid w:val="48657C53"/>
    <w:rsid w:val="5601E208"/>
    <w:rsid w:val="57B93B0C"/>
    <w:rsid w:val="5ACCB34E"/>
    <w:rsid w:val="5BD5118B"/>
    <w:rsid w:val="5C847D88"/>
    <w:rsid w:val="5E65A627"/>
    <w:rsid w:val="64CBB1BD"/>
    <w:rsid w:val="7B0F0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D1CF9"/>
  <w15:docId w15:val="{56085712-AE84-4B67-953D-118B360F84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7FDB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"/>
    <w:rsid w:val="00997FDB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463759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46375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9</revision>
  <lastPrinted>2019-02-06T12:12:00.0000000Z</lastPrinted>
  <dcterms:created xsi:type="dcterms:W3CDTF">2023-09-03T16:23:00.0000000Z</dcterms:created>
  <dcterms:modified xsi:type="dcterms:W3CDTF">2023-09-27T08:35:54.6161086Z</dcterms:modified>
</coreProperties>
</file>